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mrea"/>
        <w:tblW w:w="0" w:type="auto"/>
        <w:tblLook w:val="04A0" w:firstRow="1" w:lastRow="0" w:firstColumn="1" w:lastColumn="0" w:noHBand="0" w:noVBand="1"/>
      </w:tblPr>
      <w:tblGrid>
        <w:gridCol w:w="3018"/>
        <w:gridCol w:w="3503"/>
      </w:tblGrid>
      <w:tr w:rsidR="00EC49F1" w:rsidRPr="000A430F" w14:paraId="1C0896BF" w14:textId="77777777" w:rsidTr="00086C5A"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14:paraId="25D40C9B" w14:textId="15B2F747" w:rsidR="000A430F" w:rsidRPr="000A430F" w:rsidRDefault="00EC49F1" w:rsidP="00086C5A">
            <w:pPr>
              <w:rPr>
                <w:rFonts w:asciiTheme="minorHAnsi" w:hAnsiTheme="minorHAnsi"/>
                <w:spacing w:val="-4"/>
                <w:sz w:val="22"/>
                <w:szCs w:val="22"/>
              </w:rPr>
            </w:pPr>
            <w:r w:rsidRPr="000A430F">
              <w:rPr>
                <w:rFonts w:asciiTheme="minorHAnsi" w:hAnsiTheme="minorHAnsi"/>
                <w:spacing w:val="-4"/>
                <w:sz w:val="22"/>
                <w:szCs w:val="22"/>
              </w:rPr>
              <w:t>Številka: 610-0001/2026</w:t>
            </w:r>
            <w:r w:rsidR="000A430F" w:rsidRPr="000A430F">
              <w:rPr>
                <w:rFonts w:asciiTheme="minorHAnsi" w:hAnsiTheme="minorHAnsi"/>
                <w:spacing w:val="-4"/>
                <w:sz w:val="22"/>
                <w:szCs w:val="22"/>
              </w:rPr>
              <w:t>-_</w:t>
            </w:r>
          </w:p>
          <w:p w14:paraId="7D212808" w14:textId="5AB61B42" w:rsidR="000A430F" w:rsidRPr="000A430F" w:rsidRDefault="000A430F" w:rsidP="00086C5A">
            <w:pPr>
              <w:rPr>
                <w:rFonts w:asciiTheme="minorHAnsi" w:hAnsiTheme="minorHAnsi"/>
                <w:spacing w:val="-4"/>
                <w:sz w:val="22"/>
                <w:szCs w:val="22"/>
              </w:rPr>
            </w:pP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14:paraId="7C09B8EF" w14:textId="77777777" w:rsidR="00EC49F1" w:rsidRPr="000A430F" w:rsidRDefault="00EC49F1" w:rsidP="00086C5A">
            <w:pPr>
              <w:rPr>
                <w:rFonts w:asciiTheme="minorHAnsi" w:hAnsiTheme="minorHAnsi"/>
                <w:spacing w:val="-4"/>
                <w:sz w:val="22"/>
                <w:szCs w:val="22"/>
              </w:rPr>
            </w:pPr>
          </w:p>
        </w:tc>
      </w:tr>
    </w:tbl>
    <w:p w14:paraId="03612596" w14:textId="77777777" w:rsidR="00EC49F1" w:rsidRPr="00B3327C" w:rsidRDefault="00EC49F1" w:rsidP="00EC49F1">
      <w:pPr>
        <w:jc w:val="center"/>
        <w:rPr>
          <w:rFonts w:asciiTheme="minorHAnsi" w:hAnsiTheme="minorHAnsi" w:cs="Arial"/>
          <w:b/>
          <w:spacing w:val="-4"/>
          <w:sz w:val="24"/>
          <w:szCs w:val="24"/>
        </w:rPr>
      </w:pPr>
      <w:r w:rsidRPr="00B3327C">
        <w:rPr>
          <w:rFonts w:asciiTheme="minorHAnsi" w:hAnsiTheme="minorHAnsi" w:cs="Arial"/>
          <w:b/>
          <w:spacing w:val="-4"/>
          <w:sz w:val="24"/>
          <w:szCs w:val="24"/>
        </w:rPr>
        <w:t>VLOGA</w:t>
      </w:r>
    </w:p>
    <w:p w14:paraId="40EBA7F6" w14:textId="437381C7" w:rsidR="00EC49F1" w:rsidRPr="00B3327C" w:rsidRDefault="00EC49F1" w:rsidP="00EC49F1">
      <w:pPr>
        <w:jc w:val="center"/>
        <w:rPr>
          <w:rFonts w:asciiTheme="minorHAnsi" w:hAnsiTheme="minorHAnsi" w:cs="Arial"/>
          <w:b/>
          <w:spacing w:val="-4"/>
          <w:sz w:val="24"/>
          <w:szCs w:val="24"/>
        </w:rPr>
      </w:pPr>
      <w:r w:rsidRPr="00B3327C">
        <w:rPr>
          <w:rFonts w:asciiTheme="minorHAnsi" w:hAnsiTheme="minorHAnsi" w:cs="Arial"/>
          <w:b/>
          <w:spacing w:val="-4"/>
          <w:sz w:val="24"/>
          <w:szCs w:val="24"/>
        </w:rPr>
        <w:t>za dodelitev nepovratnih finančnih sredstev za izgradnjo malih komunalnih čistilnih naprav in hišnih prečrpališč v Občini Cerkvenjak v letu 202</w:t>
      </w:r>
      <w:r w:rsidR="00636E53" w:rsidRPr="00B3327C">
        <w:rPr>
          <w:rFonts w:asciiTheme="minorHAnsi" w:hAnsiTheme="minorHAnsi" w:cs="Arial"/>
          <w:b/>
          <w:spacing w:val="-4"/>
          <w:sz w:val="24"/>
          <w:szCs w:val="24"/>
        </w:rPr>
        <w:t>6</w:t>
      </w:r>
    </w:p>
    <w:p w14:paraId="46E35327" w14:textId="77777777" w:rsidR="00EC49F1" w:rsidRPr="006F7A64" w:rsidRDefault="00EC49F1" w:rsidP="00EC49F1">
      <w:pPr>
        <w:ind w:left="360"/>
        <w:jc w:val="center"/>
        <w:rPr>
          <w:rFonts w:asciiTheme="minorHAnsi" w:hAnsiTheme="minorHAnsi" w:cs="Arial"/>
          <w:b/>
          <w:spacing w:val="-4"/>
          <w:sz w:val="22"/>
          <w:szCs w:val="22"/>
        </w:rPr>
      </w:pPr>
    </w:p>
    <w:p w14:paraId="33103B60" w14:textId="77777777" w:rsidR="00ED4931" w:rsidRPr="006F7A64" w:rsidRDefault="00ED4931" w:rsidP="00EC49F1">
      <w:pPr>
        <w:ind w:left="360"/>
        <w:jc w:val="center"/>
        <w:rPr>
          <w:rFonts w:asciiTheme="minorHAnsi" w:hAnsiTheme="minorHAnsi" w:cs="Arial"/>
          <w:b/>
          <w:spacing w:val="-4"/>
          <w:sz w:val="22"/>
          <w:szCs w:val="22"/>
        </w:rPr>
      </w:pPr>
    </w:p>
    <w:p w14:paraId="1575BE96" w14:textId="3EBD1E54" w:rsidR="00ED4931" w:rsidRPr="00CC1ED0" w:rsidRDefault="00ED4931" w:rsidP="00ED4931">
      <w:pPr>
        <w:spacing w:after="60"/>
        <w:jc w:val="both"/>
        <w:rPr>
          <w:rFonts w:asciiTheme="minorHAnsi" w:hAnsiTheme="minorHAnsi" w:cs="Arial"/>
          <w:bCs/>
          <w:spacing w:val="-4"/>
          <w:sz w:val="24"/>
          <w:szCs w:val="24"/>
        </w:rPr>
      </w:pPr>
      <w:r w:rsidRPr="00CC1ED0">
        <w:rPr>
          <w:rFonts w:asciiTheme="minorHAnsi" w:hAnsiTheme="minorHAnsi" w:cs="Arial"/>
          <w:bCs/>
          <w:i/>
          <w:spacing w:val="-4"/>
          <w:sz w:val="22"/>
          <w:szCs w:val="22"/>
        </w:rPr>
        <w:t>Obrazec izpolnite s čitljivimi tiskanimi črkami in priložite vso zahtevano dokumentacijo!</w:t>
      </w:r>
    </w:p>
    <w:tbl>
      <w:tblPr>
        <w:tblStyle w:val="TableNormal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23"/>
        <w:gridCol w:w="5386"/>
      </w:tblGrid>
      <w:tr w:rsidR="00412143" w:rsidRPr="00B3327C" w14:paraId="3DFE4C85" w14:textId="77777777" w:rsidTr="00B3327C">
        <w:trPr>
          <w:trHeight w:val="340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E4F5" w:themeFill="accent1" w:themeFillTint="33"/>
            <w:hideMark/>
          </w:tcPr>
          <w:p w14:paraId="07FE332F" w14:textId="4AA283E8" w:rsidR="00412143" w:rsidRPr="00B3327C" w:rsidRDefault="00412143" w:rsidP="00F27C86">
            <w:pPr>
              <w:spacing w:after="60"/>
              <w:rPr>
                <w:b/>
                <w:bCs/>
                <w:spacing w:val="-4"/>
              </w:rPr>
            </w:pPr>
            <w:r w:rsidRPr="00B3327C">
              <w:rPr>
                <w:b/>
                <w:bCs/>
                <w:spacing w:val="-4"/>
              </w:rPr>
              <w:t xml:space="preserve">1.1 </w:t>
            </w:r>
            <w:proofErr w:type="spellStart"/>
            <w:r w:rsidRPr="00B3327C">
              <w:rPr>
                <w:b/>
                <w:bCs/>
                <w:spacing w:val="-4"/>
              </w:rPr>
              <w:t>Podatki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 o </w:t>
            </w:r>
            <w:proofErr w:type="spellStart"/>
            <w:r w:rsidRPr="00B3327C">
              <w:rPr>
                <w:b/>
                <w:bCs/>
                <w:spacing w:val="-4"/>
              </w:rPr>
              <w:t>vlagatelju</w:t>
            </w:r>
            <w:proofErr w:type="spellEnd"/>
          </w:p>
        </w:tc>
      </w:tr>
      <w:tr w:rsidR="00412143" w:rsidRPr="00B3327C" w14:paraId="546AE236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A57DE" w14:textId="35E7C614" w:rsidR="00412143" w:rsidRPr="00B3327C" w:rsidRDefault="00412143" w:rsidP="00F27C86">
            <w:pPr>
              <w:spacing w:after="60"/>
              <w:rPr>
                <w:b/>
                <w:bCs/>
                <w:spacing w:val="-4"/>
              </w:rPr>
            </w:pPr>
            <w:proofErr w:type="spellStart"/>
            <w:r w:rsidRPr="00B3327C">
              <w:rPr>
                <w:b/>
                <w:bCs/>
                <w:spacing w:val="-4"/>
              </w:rPr>
              <w:t>Priimek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 in </w:t>
            </w:r>
            <w:proofErr w:type="spellStart"/>
            <w:r w:rsidRPr="00B3327C">
              <w:rPr>
                <w:b/>
                <w:bCs/>
                <w:spacing w:val="-4"/>
              </w:rPr>
              <w:t>ime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 (</w:t>
            </w:r>
            <w:proofErr w:type="spellStart"/>
            <w:r w:rsidRPr="00B3327C">
              <w:rPr>
                <w:b/>
                <w:bCs/>
                <w:spacing w:val="-4"/>
              </w:rPr>
              <w:t>naziv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) </w:t>
            </w:r>
            <w:proofErr w:type="spellStart"/>
            <w:r w:rsidRPr="00B3327C">
              <w:rPr>
                <w:b/>
                <w:bCs/>
                <w:spacing w:val="-4"/>
              </w:rPr>
              <w:t>vlagatelja</w:t>
            </w:r>
            <w:proofErr w:type="spellEnd"/>
            <w:r w:rsidRPr="00B3327C">
              <w:rPr>
                <w:b/>
                <w:bCs/>
                <w:spacing w:val="-4"/>
              </w:rPr>
              <w:t>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9B969" w14:textId="77777777" w:rsidR="00412143" w:rsidRPr="00B3327C" w:rsidRDefault="00412143" w:rsidP="00F27C86">
            <w:pPr>
              <w:spacing w:after="60"/>
              <w:rPr>
                <w:spacing w:val="-4"/>
              </w:rPr>
            </w:pPr>
          </w:p>
        </w:tc>
      </w:tr>
      <w:tr w:rsidR="00412143" w:rsidRPr="00B3327C" w14:paraId="753B9B44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50F34" w14:textId="77777777" w:rsidR="00412143" w:rsidRPr="00B3327C" w:rsidRDefault="00412143" w:rsidP="00F27C86">
            <w:pPr>
              <w:spacing w:after="60"/>
              <w:rPr>
                <w:b/>
                <w:bCs/>
                <w:spacing w:val="-4"/>
              </w:rPr>
            </w:pPr>
            <w:proofErr w:type="spellStart"/>
            <w:r w:rsidRPr="00B3327C">
              <w:rPr>
                <w:b/>
                <w:bCs/>
                <w:spacing w:val="-4"/>
              </w:rPr>
              <w:t>Naslov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 oz. </w:t>
            </w:r>
            <w:proofErr w:type="spellStart"/>
            <w:r w:rsidRPr="00B3327C">
              <w:rPr>
                <w:b/>
                <w:bCs/>
                <w:spacing w:val="-4"/>
              </w:rPr>
              <w:t>sedež</w:t>
            </w:r>
            <w:proofErr w:type="spellEnd"/>
            <w:r w:rsidRPr="00B3327C">
              <w:rPr>
                <w:b/>
                <w:bCs/>
                <w:spacing w:val="-4"/>
              </w:rPr>
              <w:t>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12B5" w14:textId="77777777" w:rsidR="00412143" w:rsidRPr="00B3327C" w:rsidRDefault="00412143" w:rsidP="00F27C86">
            <w:pPr>
              <w:spacing w:after="60"/>
              <w:rPr>
                <w:spacing w:val="-4"/>
              </w:rPr>
            </w:pPr>
          </w:p>
        </w:tc>
      </w:tr>
      <w:tr w:rsidR="00412143" w:rsidRPr="00B3327C" w14:paraId="47A64D62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8707" w14:textId="77777777" w:rsidR="00412143" w:rsidRPr="00B3327C" w:rsidRDefault="00412143" w:rsidP="00F27C86">
            <w:pPr>
              <w:spacing w:after="60"/>
              <w:rPr>
                <w:b/>
                <w:bCs/>
                <w:spacing w:val="-4"/>
              </w:rPr>
            </w:pPr>
            <w:proofErr w:type="spellStart"/>
            <w:r w:rsidRPr="00B3327C">
              <w:rPr>
                <w:b/>
                <w:bCs/>
                <w:spacing w:val="-4"/>
              </w:rPr>
              <w:t>Telefon</w:t>
            </w:r>
            <w:proofErr w:type="spellEnd"/>
            <w:r w:rsidRPr="00B3327C">
              <w:rPr>
                <w:b/>
                <w:bCs/>
                <w:spacing w:val="-4"/>
              </w:rPr>
              <w:t>/GSM: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CCD2" w14:textId="77777777" w:rsidR="00412143" w:rsidRPr="00B3327C" w:rsidRDefault="00412143" w:rsidP="00F27C86">
            <w:pPr>
              <w:spacing w:after="60"/>
              <w:rPr>
                <w:spacing w:val="-4"/>
              </w:rPr>
            </w:pPr>
          </w:p>
        </w:tc>
      </w:tr>
      <w:tr w:rsidR="00412143" w:rsidRPr="00B3327C" w14:paraId="726541A2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3922D" w14:textId="77777777" w:rsidR="00412143" w:rsidRPr="00B3327C" w:rsidRDefault="00412143" w:rsidP="00F27C86">
            <w:pPr>
              <w:spacing w:after="60"/>
              <w:rPr>
                <w:b/>
                <w:bCs/>
                <w:spacing w:val="-4"/>
              </w:rPr>
            </w:pPr>
            <w:r w:rsidRPr="00B3327C">
              <w:rPr>
                <w:b/>
                <w:bCs/>
                <w:spacing w:val="-4"/>
              </w:rPr>
              <w:t>E-</w:t>
            </w:r>
            <w:proofErr w:type="spellStart"/>
            <w:r w:rsidRPr="00B3327C">
              <w:rPr>
                <w:b/>
                <w:bCs/>
                <w:spacing w:val="-4"/>
              </w:rPr>
              <w:t>pošta</w:t>
            </w:r>
            <w:proofErr w:type="spellEnd"/>
            <w:r w:rsidRPr="00B3327C">
              <w:rPr>
                <w:b/>
                <w:bCs/>
                <w:spacing w:val="-4"/>
              </w:rPr>
              <w:t>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9F91" w14:textId="77777777" w:rsidR="00412143" w:rsidRPr="00B3327C" w:rsidRDefault="00412143" w:rsidP="00F27C86">
            <w:pPr>
              <w:spacing w:after="60"/>
              <w:rPr>
                <w:spacing w:val="-4"/>
              </w:rPr>
            </w:pPr>
          </w:p>
        </w:tc>
      </w:tr>
      <w:tr w:rsidR="00412143" w:rsidRPr="00B3327C" w14:paraId="4D4D55B6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3DA64" w14:textId="15456C8C" w:rsidR="00412143" w:rsidRPr="00B3327C" w:rsidRDefault="00412143" w:rsidP="00F27C86">
            <w:pPr>
              <w:spacing w:after="60"/>
              <w:rPr>
                <w:b/>
                <w:bCs/>
                <w:spacing w:val="-4"/>
              </w:rPr>
            </w:pPr>
            <w:proofErr w:type="spellStart"/>
            <w:r w:rsidRPr="00B3327C">
              <w:rPr>
                <w:b/>
                <w:bCs/>
                <w:spacing w:val="-4"/>
              </w:rPr>
              <w:t>Matična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 </w:t>
            </w:r>
            <w:proofErr w:type="spellStart"/>
            <w:r w:rsidRPr="00B3327C">
              <w:rPr>
                <w:b/>
                <w:bCs/>
                <w:spacing w:val="-4"/>
              </w:rPr>
              <w:t>številka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 </w:t>
            </w:r>
            <w:r w:rsidRPr="006F7A64">
              <w:rPr>
                <w:spacing w:val="-4"/>
                <w:sz w:val="21"/>
                <w:szCs w:val="21"/>
              </w:rPr>
              <w:t xml:space="preserve">(za </w:t>
            </w:r>
            <w:proofErr w:type="spellStart"/>
            <w:r w:rsidRPr="006F7A64">
              <w:rPr>
                <w:spacing w:val="-4"/>
                <w:sz w:val="21"/>
                <w:szCs w:val="21"/>
              </w:rPr>
              <w:t>pravne</w:t>
            </w:r>
            <w:proofErr w:type="spellEnd"/>
            <w:r w:rsidRPr="006F7A64">
              <w:rPr>
                <w:spacing w:val="-4"/>
                <w:sz w:val="21"/>
                <w:szCs w:val="21"/>
              </w:rPr>
              <w:t xml:space="preserve"> </w:t>
            </w:r>
            <w:proofErr w:type="spellStart"/>
            <w:r w:rsidRPr="006F7A64">
              <w:rPr>
                <w:spacing w:val="-4"/>
                <w:sz w:val="21"/>
                <w:szCs w:val="21"/>
              </w:rPr>
              <w:t>osebe</w:t>
            </w:r>
            <w:proofErr w:type="spellEnd"/>
            <w:r w:rsidRPr="006F7A64">
              <w:rPr>
                <w:spacing w:val="-4"/>
                <w:sz w:val="21"/>
                <w:szCs w:val="21"/>
              </w:rPr>
              <w:t>)</w:t>
            </w:r>
            <w:r w:rsidRPr="006F7A64">
              <w:rPr>
                <w:b/>
                <w:bCs/>
                <w:spacing w:val="-4"/>
                <w:sz w:val="21"/>
                <w:szCs w:val="21"/>
              </w:rPr>
              <w:t>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EF98" w14:textId="77777777" w:rsidR="00412143" w:rsidRPr="00B3327C" w:rsidRDefault="00412143" w:rsidP="00F27C86">
            <w:pPr>
              <w:spacing w:after="60"/>
              <w:rPr>
                <w:spacing w:val="-4"/>
              </w:rPr>
            </w:pPr>
          </w:p>
        </w:tc>
      </w:tr>
      <w:tr w:rsidR="00412143" w:rsidRPr="00B3327C" w14:paraId="7FFE55C5" w14:textId="77777777" w:rsidTr="006F7A64">
        <w:trPr>
          <w:trHeight w:val="34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DE0980" w14:textId="77777777" w:rsidR="00412143" w:rsidRPr="00B3327C" w:rsidRDefault="00412143" w:rsidP="00F27C86">
            <w:pPr>
              <w:spacing w:after="60"/>
              <w:rPr>
                <w:b/>
                <w:bCs/>
                <w:spacing w:val="-4"/>
              </w:rPr>
            </w:pPr>
            <w:proofErr w:type="spellStart"/>
            <w:r w:rsidRPr="00B3327C">
              <w:rPr>
                <w:b/>
                <w:bCs/>
                <w:spacing w:val="-4"/>
              </w:rPr>
              <w:t>Davčna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 </w:t>
            </w:r>
            <w:proofErr w:type="spellStart"/>
            <w:r w:rsidRPr="00B3327C">
              <w:rPr>
                <w:b/>
                <w:bCs/>
                <w:spacing w:val="-4"/>
              </w:rPr>
              <w:t>številka</w:t>
            </w:r>
            <w:proofErr w:type="spellEnd"/>
            <w:r w:rsidRPr="00B3327C">
              <w:rPr>
                <w:b/>
                <w:bCs/>
                <w:spacing w:val="-4"/>
              </w:rPr>
              <w:t>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1F39EF" w14:textId="77777777" w:rsidR="00412143" w:rsidRPr="00B3327C" w:rsidRDefault="00412143" w:rsidP="00F27C86">
            <w:pPr>
              <w:spacing w:after="60"/>
              <w:rPr>
                <w:spacing w:val="-4"/>
              </w:rPr>
            </w:pPr>
          </w:p>
        </w:tc>
      </w:tr>
      <w:tr w:rsidR="00412143" w:rsidRPr="00B3327C" w14:paraId="2EAC4EE6" w14:textId="77777777" w:rsidTr="006F7A64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5F80" w14:textId="77777777" w:rsidR="00412143" w:rsidRPr="00B3327C" w:rsidRDefault="00412143" w:rsidP="00F27C86">
            <w:pPr>
              <w:spacing w:after="60"/>
              <w:rPr>
                <w:b/>
                <w:bCs/>
                <w:spacing w:val="-4"/>
              </w:rPr>
            </w:pPr>
            <w:proofErr w:type="spellStart"/>
            <w:r w:rsidRPr="00B3327C">
              <w:rPr>
                <w:b/>
                <w:bCs/>
                <w:spacing w:val="-4"/>
              </w:rPr>
              <w:t>Št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. </w:t>
            </w:r>
            <w:proofErr w:type="spellStart"/>
            <w:r w:rsidRPr="00B3327C">
              <w:rPr>
                <w:b/>
                <w:bCs/>
                <w:spacing w:val="-4"/>
              </w:rPr>
              <w:t>transakcijskega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 </w:t>
            </w:r>
            <w:proofErr w:type="spellStart"/>
            <w:r w:rsidRPr="00B3327C">
              <w:rPr>
                <w:b/>
                <w:bCs/>
                <w:spacing w:val="-4"/>
              </w:rPr>
              <w:t>računa</w:t>
            </w:r>
            <w:proofErr w:type="spellEnd"/>
            <w:r w:rsidRPr="00B3327C">
              <w:rPr>
                <w:b/>
                <w:bCs/>
                <w:spacing w:val="-4"/>
              </w:rPr>
              <w:t>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91EE" w14:textId="47C47E9B" w:rsidR="00412143" w:rsidRPr="00CC1ED0" w:rsidRDefault="00412143" w:rsidP="00F27C86">
            <w:pPr>
              <w:spacing w:after="60"/>
              <w:rPr>
                <w:b/>
                <w:bCs/>
                <w:spacing w:val="-4"/>
              </w:rPr>
            </w:pPr>
            <w:r w:rsidRPr="00CC1ED0">
              <w:rPr>
                <w:b/>
                <w:bCs/>
                <w:spacing w:val="-4"/>
              </w:rPr>
              <w:t xml:space="preserve">SI56 </w:t>
            </w:r>
            <w:r w:rsidR="00CC1ED0">
              <w:rPr>
                <w:b/>
                <w:bCs/>
                <w:spacing w:val="-4"/>
              </w:rPr>
              <w:t xml:space="preserve"> </w:t>
            </w:r>
          </w:p>
        </w:tc>
      </w:tr>
      <w:tr w:rsidR="00412143" w:rsidRPr="00B3327C" w14:paraId="77D1EDFA" w14:textId="77777777" w:rsidTr="006F7A64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5B6" w14:textId="4BD65988" w:rsidR="00412143" w:rsidRPr="00B3327C" w:rsidRDefault="005E4A1F" w:rsidP="00F27C86">
            <w:pPr>
              <w:spacing w:after="60"/>
              <w:rPr>
                <w:b/>
                <w:bCs/>
                <w:spacing w:val="-4"/>
              </w:rPr>
            </w:pPr>
            <w:proofErr w:type="spellStart"/>
            <w:r w:rsidRPr="00B3327C">
              <w:rPr>
                <w:b/>
                <w:bCs/>
                <w:spacing w:val="-4"/>
              </w:rPr>
              <w:t>Naziv</w:t>
            </w:r>
            <w:proofErr w:type="spellEnd"/>
            <w:r w:rsidRPr="00B3327C">
              <w:rPr>
                <w:b/>
                <w:bCs/>
                <w:spacing w:val="-4"/>
              </w:rPr>
              <w:t xml:space="preserve"> in </w:t>
            </w:r>
            <w:proofErr w:type="spellStart"/>
            <w:r w:rsidRPr="00B3327C">
              <w:rPr>
                <w:b/>
                <w:bCs/>
                <w:spacing w:val="-4"/>
              </w:rPr>
              <w:t>naslove</w:t>
            </w:r>
            <w:proofErr w:type="spellEnd"/>
            <w:r w:rsidR="00412143" w:rsidRPr="00B3327C">
              <w:rPr>
                <w:b/>
                <w:bCs/>
                <w:spacing w:val="-4"/>
              </w:rPr>
              <w:t xml:space="preserve"> </w:t>
            </w:r>
            <w:proofErr w:type="spellStart"/>
            <w:r w:rsidR="00412143" w:rsidRPr="00B3327C">
              <w:rPr>
                <w:b/>
                <w:bCs/>
                <w:spacing w:val="-4"/>
              </w:rPr>
              <w:t>banke</w:t>
            </w:r>
            <w:proofErr w:type="spellEnd"/>
            <w:r w:rsidR="00412143" w:rsidRPr="00B3327C">
              <w:rPr>
                <w:b/>
                <w:bCs/>
                <w:spacing w:val="-4"/>
              </w:rPr>
              <w:t>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3DE3" w14:textId="77777777" w:rsidR="00412143" w:rsidRPr="00B3327C" w:rsidRDefault="00412143" w:rsidP="00F27C86">
            <w:pPr>
              <w:spacing w:after="60"/>
              <w:rPr>
                <w:spacing w:val="-4"/>
              </w:rPr>
            </w:pPr>
          </w:p>
        </w:tc>
      </w:tr>
      <w:tr w:rsidR="00BF1A99" w:rsidRPr="006F7A64" w14:paraId="2DD4D70A" w14:textId="77777777" w:rsidTr="006F7A64">
        <w:trPr>
          <w:trHeight w:val="218"/>
        </w:trPr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80D59" w14:textId="77777777" w:rsidR="00BF1A99" w:rsidRPr="006F7A64" w:rsidRDefault="00BF1A99" w:rsidP="00F27C86">
            <w:pPr>
              <w:spacing w:after="60"/>
              <w:rPr>
                <w:spacing w:val="-4"/>
                <w:sz w:val="12"/>
                <w:szCs w:val="12"/>
              </w:rPr>
            </w:pPr>
          </w:p>
        </w:tc>
      </w:tr>
      <w:tr w:rsidR="00BF1A99" w:rsidRPr="00B3327C" w14:paraId="00FAB461" w14:textId="77777777" w:rsidTr="006F7A64">
        <w:trPr>
          <w:trHeight w:val="34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4F11D38" w14:textId="27CFD139" w:rsidR="00BF1A99" w:rsidRPr="00B3327C" w:rsidRDefault="00BF1A99" w:rsidP="00F27C86">
            <w:pPr>
              <w:spacing w:after="60"/>
              <w:rPr>
                <w:b/>
                <w:iCs/>
                <w:spacing w:val="-4"/>
              </w:rPr>
            </w:pPr>
            <w:r w:rsidRPr="00B3327C">
              <w:rPr>
                <w:b/>
                <w:iCs/>
                <w:spacing w:val="-4"/>
              </w:rPr>
              <w:t xml:space="preserve">1.2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Podatki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o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investiciji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za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katero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se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bo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izvajal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ukrep</w:t>
            </w:r>
            <w:proofErr w:type="spellEnd"/>
            <w:r w:rsidRPr="00B3327C">
              <w:rPr>
                <w:b/>
                <w:i/>
                <w:spacing w:val="-4"/>
              </w:rPr>
              <w:t xml:space="preserve"> </w:t>
            </w:r>
          </w:p>
        </w:tc>
      </w:tr>
      <w:tr w:rsidR="00BF1A99" w:rsidRPr="00B3327C" w14:paraId="32A80A50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FAB4" w14:textId="77777777" w:rsidR="00B3327C" w:rsidRPr="00B3327C" w:rsidRDefault="00BF1A99" w:rsidP="00F27C86">
            <w:pPr>
              <w:rPr>
                <w:rFonts w:cs="Arial"/>
                <w:b/>
                <w:bCs/>
                <w:spacing w:val="-4"/>
              </w:rPr>
            </w:pP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Finančna</w:t>
            </w:r>
            <w:proofErr w:type="spellEnd"/>
            <w:r w:rsidRPr="00B3327C">
              <w:rPr>
                <w:rFonts w:cs="Arial"/>
                <w:b/>
                <w:bCs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sredstva</w:t>
            </w:r>
            <w:proofErr w:type="spellEnd"/>
            <w:r w:rsidRPr="00B3327C">
              <w:rPr>
                <w:rFonts w:cs="Arial"/>
                <w:b/>
                <w:bCs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bom</w:t>
            </w:r>
            <w:proofErr w:type="spellEnd"/>
            <w:r w:rsidRPr="00B3327C">
              <w:rPr>
                <w:rFonts w:cs="Arial"/>
                <w:b/>
                <w:bCs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uporabil</w:t>
            </w:r>
            <w:proofErr w:type="spellEnd"/>
            <w:r w:rsidRPr="00B3327C">
              <w:rPr>
                <w:rFonts w:cs="Arial"/>
                <w:b/>
                <w:bCs/>
                <w:spacing w:val="-4"/>
              </w:rPr>
              <w:t xml:space="preserve">(a) </w:t>
            </w:r>
          </w:p>
          <w:p w14:paraId="29B2F109" w14:textId="72314744" w:rsidR="00BF1A99" w:rsidRPr="00B3327C" w:rsidRDefault="00BF1A99" w:rsidP="00F27C86">
            <w:pPr>
              <w:spacing w:after="60"/>
              <w:rPr>
                <w:rFonts w:cs="Arial"/>
                <w:spacing w:val="-4"/>
              </w:rPr>
            </w:pPr>
            <w:r w:rsidRPr="00B3327C">
              <w:rPr>
                <w:rFonts w:cs="Arial"/>
                <w:b/>
                <w:bCs/>
                <w:spacing w:val="-4"/>
              </w:rPr>
              <w:t xml:space="preserve">za </w:t>
            </w: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naslednji</w:t>
            </w:r>
            <w:proofErr w:type="spellEnd"/>
            <w:r w:rsidRPr="00B3327C">
              <w:rPr>
                <w:rFonts w:cs="Arial"/>
                <w:b/>
                <w:bCs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namen</w:t>
            </w:r>
            <w:proofErr w:type="spellEnd"/>
            <w:r w:rsidRPr="00B3327C">
              <w:rPr>
                <w:rFonts w:cs="Arial"/>
                <w:spacing w:val="-4"/>
              </w:rPr>
              <w:t xml:space="preserve"> (</w:t>
            </w:r>
            <w:proofErr w:type="spellStart"/>
            <w:r w:rsidRPr="00B3327C">
              <w:rPr>
                <w:rFonts w:cs="Arial"/>
                <w:spacing w:val="-4"/>
              </w:rPr>
              <w:t>označite</w:t>
            </w:r>
            <w:proofErr w:type="spellEnd"/>
            <w:r w:rsidRPr="00B3327C">
              <w:rPr>
                <w:rFonts w:cs="Arial"/>
                <w:spacing w:val="-4"/>
              </w:rPr>
              <w:t>):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CEAA" w14:textId="63517E38" w:rsidR="00BF1A99" w:rsidRPr="00B3327C" w:rsidRDefault="00BF1A99" w:rsidP="00F27C86">
            <w:pPr>
              <w:spacing w:before="60" w:after="60"/>
              <w:rPr>
                <w:rFonts w:cs="Arial"/>
                <w:b/>
                <w:spacing w:val="-4"/>
              </w:rPr>
            </w:pPr>
            <w:r w:rsidRPr="00B3327C">
              <w:rPr>
                <w:rFonts w:cs="Arial"/>
                <w:spacing w:val="-4"/>
              </w:rPr>
              <w:fldChar w:fldCharType="begin">
                <w:ffData>
                  <w:name w:val="Potrditev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327C">
              <w:rPr>
                <w:rFonts w:cs="Arial"/>
                <w:spacing w:val="-4"/>
              </w:rPr>
              <w:instrText xml:space="preserve"> FORMCHECKBOX </w:instrText>
            </w:r>
            <w:r w:rsidRPr="00B3327C">
              <w:rPr>
                <w:rFonts w:cs="Arial"/>
                <w:spacing w:val="-4"/>
              </w:rPr>
            </w:r>
            <w:r w:rsidRPr="00B3327C">
              <w:rPr>
                <w:rFonts w:cs="Arial"/>
                <w:spacing w:val="-4"/>
              </w:rPr>
              <w:fldChar w:fldCharType="separate"/>
            </w:r>
            <w:r w:rsidRPr="00B3327C">
              <w:rPr>
                <w:rFonts w:cs="Arial"/>
                <w:spacing w:val="-4"/>
              </w:rPr>
              <w:fldChar w:fldCharType="end"/>
            </w:r>
            <w:r w:rsidRPr="00B3327C">
              <w:rPr>
                <w:rFonts w:cs="Arial"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izgradnja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male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komunalne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čistilne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naprave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(MKČN)</w:t>
            </w:r>
          </w:p>
          <w:p w14:paraId="50D5BC5D" w14:textId="5CF43E12" w:rsidR="00BF1A99" w:rsidRPr="00B3327C" w:rsidRDefault="00BF1A99" w:rsidP="00F27C86">
            <w:pPr>
              <w:spacing w:before="60" w:after="60"/>
              <w:rPr>
                <w:spacing w:val="-4"/>
              </w:rPr>
            </w:pPr>
            <w:r w:rsidRPr="00B3327C">
              <w:rPr>
                <w:rFonts w:cs="Arial"/>
                <w:b/>
                <w:spacing w:val="-4"/>
              </w:rPr>
              <w:fldChar w:fldCharType="begin">
                <w:ffData>
                  <w:name w:val="Potrditev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327C">
              <w:rPr>
                <w:rFonts w:cs="Arial"/>
                <w:b/>
                <w:spacing w:val="-4"/>
              </w:rPr>
              <w:instrText xml:space="preserve"> FORMCHECKBOX </w:instrText>
            </w:r>
            <w:r w:rsidRPr="00B3327C">
              <w:rPr>
                <w:rFonts w:cs="Arial"/>
                <w:b/>
                <w:spacing w:val="-4"/>
              </w:rPr>
            </w:r>
            <w:r w:rsidRPr="00B3327C">
              <w:rPr>
                <w:rFonts w:cs="Arial"/>
                <w:b/>
                <w:spacing w:val="-4"/>
              </w:rPr>
              <w:fldChar w:fldCharType="separate"/>
            </w:r>
            <w:r w:rsidRPr="00B3327C">
              <w:rPr>
                <w:rFonts w:cs="Arial"/>
                <w:b/>
                <w:spacing w:val="-4"/>
              </w:rPr>
              <w:fldChar w:fldCharType="end"/>
            </w:r>
            <w:r w:rsidRPr="00B3327C">
              <w:rPr>
                <w:rFonts w:cs="Arial"/>
                <w:b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izgradnja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hišnega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spacing w:val="-4"/>
              </w:rPr>
              <w:t>prečrpališča</w:t>
            </w:r>
            <w:proofErr w:type="spellEnd"/>
            <w:r w:rsidRPr="00B3327C">
              <w:rPr>
                <w:rFonts w:cs="Arial"/>
                <w:b/>
                <w:spacing w:val="-4"/>
              </w:rPr>
              <w:t xml:space="preserve"> (HPČ)</w:t>
            </w:r>
            <w:r w:rsidRPr="00B3327C">
              <w:rPr>
                <w:rFonts w:cs="Arial"/>
                <w:spacing w:val="-4"/>
              </w:rPr>
              <w:t xml:space="preserve">            </w:t>
            </w:r>
          </w:p>
        </w:tc>
      </w:tr>
      <w:tr w:rsidR="00BF1A99" w:rsidRPr="00B3327C" w14:paraId="56AFAAE6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7143" w14:textId="19429AF7" w:rsidR="00BF1A99" w:rsidRPr="00B3327C" w:rsidRDefault="00BF1A99" w:rsidP="00F27C86">
            <w:pPr>
              <w:spacing w:after="60"/>
              <w:rPr>
                <w:rFonts w:cs="Arial"/>
                <w:b/>
                <w:bCs/>
                <w:iCs/>
                <w:spacing w:val="-4"/>
              </w:rPr>
            </w:pPr>
            <w:proofErr w:type="spellStart"/>
            <w:r w:rsidRPr="00B3327C">
              <w:rPr>
                <w:rFonts w:cs="Arial"/>
                <w:b/>
                <w:bCs/>
                <w:iCs/>
                <w:spacing w:val="-4"/>
              </w:rPr>
              <w:t>Predračunska</w:t>
            </w:r>
            <w:proofErr w:type="spellEnd"/>
            <w:r w:rsidRPr="00B3327C">
              <w:rPr>
                <w:rFonts w:cs="Arial"/>
                <w:b/>
                <w:bCs/>
                <w:iCs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bCs/>
                <w:iCs/>
                <w:spacing w:val="-4"/>
              </w:rPr>
              <w:t>vrednost</w:t>
            </w:r>
            <w:proofErr w:type="spellEnd"/>
            <w:r w:rsidRPr="00B3327C">
              <w:rPr>
                <w:rFonts w:cs="Arial"/>
                <w:b/>
                <w:bCs/>
                <w:iCs/>
                <w:spacing w:val="-4"/>
              </w:rPr>
              <w:t xml:space="preserve"> z DDV </w:t>
            </w:r>
            <w:r w:rsidRPr="006F7A64">
              <w:rPr>
                <w:rFonts w:cs="Arial"/>
                <w:iCs/>
                <w:spacing w:val="-4"/>
                <w:sz w:val="21"/>
                <w:szCs w:val="21"/>
              </w:rPr>
              <w:t>(v EUR)</w:t>
            </w:r>
            <w:r w:rsidRPr="006F7A64">
              <w:rPr>
                <w:rFonts w:cs="Arial"/>
                <w:b/>
                <w:bCs/>
                <w:iCs/>
                <w:spacing w:val="-4"/>
                <w:sz w:val="21"/>
                <w:szCs w:val="21"/>
              </w:rPr>
              <w:t>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C7BE" w14:textId="7A80FDD1" w:rsidR="00BF1A99" w:rsidRPr="00B3327C" w:rsidRDefault="00BF1A99" w:rsidP="00F27C86">
            <w:pPr>
              <w:tabs>
                <w:tab w:val="left" w:pos="2881"/>
              </w:tabs>
              <w:spacing w:after="60"/>
              <w:rPr>
                <w:rFonts w:cs="Arial"/>
                <w:spacing w:val="-4"/>
              </w:rPr>
            </w:pPr>
            <w:r w:rsidRPr="00B3327C">
              <w:rPr>
                <w:rFonts w:cs="Arial"/>
                <w:spacing w:val="-4"/>
              </w:rPr>
              <w:t xml:space="preserve">                                                                            EUR</w:t>
            </w:r>
          </w:p>
        </w:tc>
      </w:tr>
      <w:tr w:rsidR="00412143" w:rsidRPr="00B3327C" w14:paraId="0E9DD692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5946" w14:textId="722C6C82" w:rsidR="00412143" w:rsidRPr="00B3327C" w:rsidRDefault="005E4A1F" w:rsidP="00792588">
            <w:pPr>
              <w:spacing w:after="60"/>
              <w:rPr>
                <w:b/>
                <w:bCs/>
                <w:iCs/>
                <w:spacing w:val="-4"/>
              </w:rPr>
            </w:pP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Lokacija</w:t>
            </w:r>
            <w:proofErr w:type="spellEnd"/>
            <w:r w:rsidRPr="00B3327C">
              <w:rPr>
                <w:rFonts w:cs="Arial"/>
                <w:b/>
                <w:bCs/>
                <w:spacing w:val="-4"/>
              </w:rPr>
              <w:t xml:space="preserve"> </w:t>
            </w: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investicije</w:t>
            </w:r>
            <w:proofErr w:type="spellEnd"/>
            <w:r w:rsidRPr="00792588">
              <w:rPr>
                <w:rFonts w:cs="Arial"/>
                <w:spacing w:val="-4"/>
              </w:rPr>
              <w:t>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BCC9" w14:textId="77777777" w:rsidR="00792588" w:rsidRDefault="00792588" w:rsidP="00F27C86">
            <w:pPr>
              <w:spacing w:after="60"/>
              <w:rPr>
                <w:iCs/>
                <w:spacing w:val="-4"/>
              </w:rPr>
            </w:pPr>
          </w:p>
          <w:p w14:paraId="14D6C705" w14:textId="543F4835" w:rsidR="00792588" w:rsidRPr="00B3327C" w:rsidRDefault="00792588" w:rsidP="00F27C86">
            <w:pPr>
              <w:spacing w:after="60"/>
              <w:rPr>
                <w:iCs/>
                <w:spacing w:val="-4"/>
              </w:rPr>
            </w:pPr>
            <w:r>
              <w:rPr>
                <w:iCs/>
                <w:spacing w:val="-4"/>
              </w:rPr>
              <w:t xml:space="preserve">parc. </w:t>
            </w:r>
            <w:proofErr w:type="spellStart"/>
            <w:r>
              <w:rPr>
                <w:iCs/>
                <w:spacing w:val="-4"/>
              </w:rPr>
              <w:t>št</w:t>
            </w:r>
            <w:proofErr w:type="spellEnd"/>
            <w:r>
              <w:rPr>
                <w:iCs/>
                <w:spacing w:val="-4"/>
              </w:rPr>
              <w:t>.:                                                        k. o.:</w:t>
            </w:r>
          </w:p>
        </w:tc>
      </w:tr>
      <w:tr w:rsidR="00412143" w:rsidRPr="00B3327C" w14:paraId="64530CC2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B04" w14:textId="40F4AAF5" w:rsidR="00412143" w:rsidRPr="00B3327C" w:rsidRDefault="005E4A1F" w:rsidP="00F27C86">
            <w:pPr>
              <w:spacing w:after="60"/>
              <w:rPr>
                <w:b/>
                <w:bCs/>
                <w:iCs/>
                <w:spacing w:val="-4"/>
              </w:rPr>
            </w:pP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Velikost</w:t>
            </w:r>
            <w:proofErr w:type="spellEnd"/>
            <w:r w:rsidRPr="00B3327C">
              <w:rPr>
                <w:rFonts w:cs="Arial"/>
                <w:b/>
                <w:bCs/>
                <w:spacing w:val="-4"/>
              </w:rPr>
              <w:t xml:space="preserve"> MKČN</w:t>
            </w:r>
            <w:r w:rsidR="00BF1A99" w:rsidRPr="00B3327C">
              <w:rPr>
                <w:rFonts w:cs="Arial"/>
                <w:b/>
                <w:bCs/>
                <w:spacing w:val="-4"/>
              </w:rPr>
              <w:t xml:space="preserve"> </w:t>
            </w:r>
            <w:r w:rsidR="00BF1A99" w:rsidRPr="00B3327C">
              <w:rPr>
                <w:rFonts w:cs="Arial"/>
                <w:spacing w:val="-4"/>
              </w:rPr>
              <w:t>(v PE)</w:t>
            </w:r>
            <w:r w:rsidRPr="00B3327C">
              <w:rPr>
                <w:rFonts w:cs="Arial"/>
                <w:b/>
                <w:bCs/>
                <w:spacing w:val="-4"/>
              </w:rPr>
              <w:t>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5956" w14:textId="2034E4AC" w:rsidR="00412143" w:rsidRPr="00B3327C" w:rsidRDefault="005E4A1F" w:rsidP="00F27C86">
            <w:pPr>
              <w:spacing w:after="60"/>
              <w:rPr>
                <w:iCs/>
                <w:spacing w:val="-4"/>
              </w:rPr>
            </w:pPr>
            <w:r w:rsidRPr="00B3327C">
              <w:rPr>
                <w:iCs/>
                <w:spacing w:val="-4"/>
              </w:rPr>
              <w:t xml:space="preserve">                                                </w:t>
            </w:r>
            <w:r w:rsidR="00BF1A99" w:rsidRPr="00B3327C">
              <w:rPr>
                <w:iCs/>
                <w:spacing w:val="-4"/>
              </w:rPr>
              <w:t xml:space="preserve">                            </w:t>
            </w:r>
            <w:r w:rsidRPr="00B3327C">
              <w:rPr>
                <w:iCs/>
                <w:spacing w:val="-4"/>
              </w:rPr>
              <w:t>PE</w:t>
            </w:r>
          </w:p>
        </w:tc>
      </w:tr>
      <w:tr w:rsidR="00412143" w:rsidRPr="00B3327C" w14:paraId="2B11BF9E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6A7B" w14:textId="57D7604F" w:rsidR="00412143" w:rsidRPr="00B3327C" w:rsidRDefault="005E4A1F" w:rsidP="00F27C86">
            <w:pPr>
              <w:spacing w:after="60"/>
              <w:rPr>
                <w:b/>
                <w:bCs/>
                <w:iCs/>
                <w:spacing w:val="-4"/>
              </w:rPr>
            </w:pP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Velikost</w:t>
            </w:r>
            <w:proofErr w:type="spellEnd"/>
            <w:r w:rsidRPr="00B3327C">
              <w:rPr>
                <w:rFonts w:cs="Arial"/>
                <w:b/>
                <w:bCs/>
                <w:spacing w:val="-4"/>
              </w:rPr>
              <w:t xml:space="preserve"> HPČ: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220" w14:textId="77777777" w:rsidR="00412143" w:rsidRPr="00B3327C" w:rsidRDefault="00412143" w:rsidP="00F27C86">
            <w:pPr>
              <w:spacing w:after="60"/>
              <w:rPr>
                <w:iCs/>
                <w:spacing w:val="-4"/>
              </w:rPr>
            </w:pPr>
          </w:p>
        </w:tc>
      </w:tr>
      <w:tr w:rsidR="00412143" w:rsidRPr="00B3327C" w14:paraId="74C89154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C9A4" w14:textId="54DBCE29" w:rsidR="00412143" w:rsidRPr="00B3327C" w:rsidRDefault="005E4A1F" w:rsidP="006F7A64">
            <w:pPr>
              <w:rPr>
                <w:b/>
                <w:bCs/>
                <w:iCs/>
                <w:spacing w:val="-4"/>
              </w:rPr>
            </w:pPr>
            <w:proofErr w:type="spellStart"/>
            <w:r w:rsidRPr="00B3327C">
              <w:rPr>
                <w:rFonts w:cs="Arial"/>
                <w:b/>
                <w:bCs/>
                <w:spacing w:val="-4"/>
              </w:rPr>
              <w:t>Proizvajalec</w:t>
            </w:r>
            <w:proofErr w:type="spellEnd"/>
            <w:r w:rsidRPr="00B3327C">
              <w:rPr>
                <w:rFonts w:cs="Arial"/>
                <w:b/>
                <w:bCs/>
                <w:spacing w:val="-4"/>
              </w:rPr>
              <w:t xml:space="preserve"> HPČ/MKČN</w:t>
            </w:r>
            <w:r w:rsidR="00BF1A99" w:rsidRPr="00B3327C">
              <w:rPr>
                <w:rFonts w:cs="Arial"/>
                <w:b/>
                <w:bCs/>
                <w:spacing w:val="-4"/>
              </w:rPr>
              <w:t xml:space="preserve"> </w:t>
            </w:r>
            <w:r w:rsidR="00BF1A99" w:rsidRPr="006F7A64">
              <w:rPr>
                <w:rFonts w:cs="Arial"/>
                <w:spacing w:val="-4"/>
                <w:sz w:val="21"/>
                <w:szCs w:val="21"/>
              </w:rPr>
              <w:t>(</w:t>
            </w:r>
            <w:proofErr w:type="spellStart"/>
            <w:r w:rsidR="00BF1A99" w:rsidRPr="006F7A64">
              <w:rPr>
                <w:rFonts w:cs="Arial"/>
                <w:spacing w:val="-4"/>
                <w:sz w:val="21"/>
                <w:szCs w:val="21"/>
              </w:rPr>
              <w:t>naziv</w:t>
            </w:r>
            <w:proofErr w:type="spellEnd"/>
            <w:r w:rsidR="00BF1A99" w:rsidRPr="006F7A64">
              <w:rPr>
                <w:rFonts w:cs="Arial"/>
                <w:spacing w:val="-4"/>
                <w:sz w:val="21"/>
                <w:szCs w:val="21"/>
              </w:rPr>
              <w:t xml:space="preserve">, </w:t>
            </w:r>
            <w:proofErr w:type="spellStart"/>
            <w:r w:rsidR="00BF1A99" w:rsidRPr="006F7A64">
              <w:rPr>
                <w:rFonts w:cs="Arial"/>
                <w:spacing w:val="-4"/>
                <w:sz w:val="21"/>
                <w:szCs w:val="21"/>
              </w:rPr>
              <w:t>naslov</w:t>
            </w:r>
            <w:proofErr w:type="spellEnd"/>
            <w:r w:rsidR="00BF1A99" w:rsidRPr="006F7A64">
              <w:rPr>
                <w:rFonts w:cs="Arial"/>
                <w:spacing w:val="-4"/>
                <w:sz w:val="21"/>
                <w:szCs w:val="21"/>
              </w:rPr>
              <w:t>):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017" w14:textId="77777777" w:rsidR="00412143" w:rsidRPr="00B3327C" w:rsidRDefault="00412143" w:rsidP="00F27C86">
            <w:pPr>
              <w:spacing w:after="60"/>
              <w:rPr>
                <w:iCs/>
                <w:spacing w:val="-4"/>
              </w:rPr>
            </w:pPr>
          </w:p>
        </w:tc>
      </w:tr>
      <w:tr w:rsidR="00792588" w:rsidRPr="00B3327C" w14:paraId="242749C6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F33" w14:textId="2069A151" w:rsidR="00792588" w:rsidRPr="00B3327C" w:rsidRDefault="006F7A64" w:rsidP="00F27C86">
            <w:pPr>
              <w:rPr>
                <w:rFonts w:cs="Arial"/>
                <w:b/>
                <w:bCs/>
                <w:spacing w:val="-4"/>
              </w:rPr>
            </w:pPr>
            <w:r>
              <w:rPr>
                <w:rFonts w:cs="Arial"/>
                <w:b/>
                <w:bCs/>
                <w:spacing w:val="-4"/>
              </w:rPr>
              <w:t xml:space="preserve">Datum </w:t>
            </w:r>
            <w:proofErr w:type="spellStart"/>
            <w:r>
              <w:rPr>
                <w:rFonts w:cs="Arial"/>
                <w:b/>
                <w:bCs/>
                <w:spacing w:val="-4"/>
              </w:rPr>
              <w:t>izgradnje</w:t>
            </w:r>
            <w:proofErr w:type="spellEnd"/>
            <w:r>
              <w:rPr>
                <w:rFonts w:cs="Arial"/>
                <w:b/>
                <w:bCs/>
                <w:spacing w:val="-4"/>
              </w:rPr>
              <w:t>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53B" w14:textId="77777777" w:rsidR="00792588" w:rsidRPr="00B3327C" w:rsidRDefault="00792588" w:rsidP="00F27C86">
            <w:pPr>
              <w:spacing w:after="60"/>
              <w:rPr>
                <w:iCs/>
                <w:spacing w:val="-4"/>
              </w:rPr>
            </w:pPr>
          </w:p>
        </w:tc>
      </w:tr>
      <w:tr w:rsidR="006F7A64" w:rsidRPr="00B3327C" w14:paraId="7FC3F76D" w14:textId="77777777" w:rsidTr="00B3327C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E637" w14:textId="0F80D8B5" w:rsidR="006F7A64" w:rsidRDefault="006F7A64" w:rsidP="006F7A64">
            <w:pPr>
              <w:jc w:val="both"/>
              <w:rPr>
                <w:rFonts w:cs="Arial"/>
                <w:b/>
                <w:bCs/>
                <w:spacing w:val="-4"/>
              </w:rPr>
            </w:pPr>
            <w:proofErr w:type="spellStart"/>
            <w:r>
              <w:rPr>
                <w:rFonts w:cs="Arial"/>
                <w:b/>
                <w:bCs/>
                <w:spacing w:val="-4"/>
              </w:rPr>
              <w:t>Poročilo</w:t>
            </w:r>
            <w:proofErr w:type="spellEnd"/>
            <w:r>
              <w:rPr>
                <w:rFonts w:cs="Arial"/>
                <w:b/>
                <w:bCs/>
                <w:spacing w:val="-4"/>
              </w:rPr>
              <w:t xml:space="preserve"> o </w:t>
            </w:r>
            <w:proofErr w:type="spellStart"/>
            <w:r>
              <w:rPr>
                <w:rFonts w:cs="Arial"/>
                <w:b/>
                <w:bCs/>
                <w:spacing w:val="-4"/>
              </w:rPr>
              <w:t>prvih</w:t>
            </w:r>
            <w:proofErr w:type="spellEnd"/>
            <w:r>
              <w:rPr>
                <w:rFonts w:cs="Arial"/>
                <w:b/>
                <w:bCs/>
                <w:spacing w:val="-4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pacing w:val="-4"/>
              </w:rPr>
              <w:t>meritvah</w:t>
            </w:r>
            <w:proofErr w:type="spellEnd"/>
            <w:r>
              <w:rPr>
                <w:rFonts w:cs="Arial"/>
                <w:b/>
                <w:bCs/>
                <w:spacing w:val="-4"/>
              </w:rPr>
              <w:t xml:space="preserve"> </w:t>
            </w:r>
            <w:r w:rsidRPr="006F7A64">
              <w:rPr>
                <w:rFonts w:cs="Arial"/>
                <w:spacing w:val="-4"/>
                <w:sz w:val="21"/>
                <w:szCs w:val="21"/>
              </w:rPr>
              <w:t>(</w:t>
            </w:r>
            <w:proofErr w:type="spellStart"/>
            <w:r w:rsidRPr="006F7A64">
              <w:rPr>
                <w:rFonts w:cs="Arial"/>
                <w:spacing w:val="-4"/>
                <w:sz w:val="21"/>
                <w:szCs w:val="21"/>
              </w:rPr>
              <w:t>izvajalec</w:t>
            </w:r>
            <w:proofErr w:type="spellEnd"/>
            <w:r w:rsidRPr="006F7A64">
              <w:rPr>
                <w:rFonts w:cs="Arial"/>
                <w:spacing w:val="-4"/>
                <w:sz w:val="21"/>
                <w:szCs w:val="21"/>
              </w:rPr>
              <w:t xml:space="preserve">, datum, </w:t>
            </w:r>
            <w:proofErr w:type="spellStart"/>
            <w:r w:rsidRPr="006F7A64">
              <w:rPr>
                <w:rFonts w:cs="Arial"/>
                <w:spacing w:val="-4"/>
                <w:sz w:val="21"/>
                <w:szCs w:val="21"/>
              </w:rPr>
              <w:t>št</w:t>
            </w:r>
            <w:proofErr w:type="spellEnd"/>
            <w:r w:rsidRPr="006F7A64">
              <w:rPr>
                <w:rFonts w:cs="Arial"/>
                <w:spacing w:val="-4"/>
                <w:sz w:val="21"/>
                <w:szCs w:val="21"/>
              </w:rPr>
              <w:t xml:space="preserve">. </w:t>
            </w:r>
            <w:proofErr w:type="spellStart"/>
            <w:r w:rsidRPr="006F7A64">
              <w:rPr>
                <w:rFonts w:cs="Arial"/>
                <w:spacing w:val="-4"/>
                <w:sz w:val="21"/>
                <w:szCs w:val="21"/>
              </w:rPr>
              <w:t>poročila</w:t>
            </w:r>
            <w:proofErr w:type="spellEnd"/>
            <w:r w:rsidRPr="006F7A64">
              <w:rPr>
                <w:rFonts w:cs="Arial"/>
                <w:spacing w:val="-4"/>
                <w:sz w:val="21"/>
                <w:szCs w:val="21"/>
              </w:rPr>
              <w:t xml:space="preserve"> in </w:t>
            </w:r>
            <w:r w:rsidRPr="006F7A64">
              <w:rPr>
                <w:rFonts w:cs="Arial"/>
                <w:spacing w:val="-4"/>
                <w:sz w:val="21"/>
                <w:szCs w:val="21"/>
                <w:lang w:val="sl-SI"/>
              </w:rPr>
              <w:t>identifikacijska št. vzorca</w:t>
            </w:r>
            <w:r>
              <w:rPr>
                <w:rFonts w:cs="Arial"/>
                <w:spacing w:val="-4"/>
                <w:sz w:val="21"/>
                <w:szCs w:val="21"/>
                <w:lang w:val="sl-SI"/>
              </w:rPr>
              <w:t>)</w:t>
            </w:r>
            <w:r w:rsidRPr="006F7A64">
              <w:rPr>
                <w:rFonts w:cs="Arial"/>
                <w:spacing w:val="-4"/>
                <w:sz w:val="21"/>
                <w:szCs w:val="21"/>
                <w:lang w:val="sl-SI"/>
              </w:rPr>
              <w:t>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03E" w14:textId="77777777" w:rsidR="006F7A64" w:rsidRPr="00B3327C" w:rsidRDefault="006F7A64" w:rsidP="00F27C86">
            <w:pPr>
              <w:spacing w:after="60"/>
              <w:rPr>
                <w:iCs/>
                <w:spacing w:val="-4"/>
              </w:rPr>
            </w:pPr>
          </w:p>
        </w:tc>
      </w:tr>
    </w:tbl>
    <w:p w14:paraId="6D47AF87" w14:textId="77777777" w:rsidR="00CC1ED0" w:rsidRDefault="00CC1ED0" w:rsidP="00170611">
      <w:pPr>
        <w:rPr>
          <w:rFonts w:asciiTheme="minorHAnsi" w:hAnsiTheme="minorHAnsi" w:cs="Arial"/>
          <w:b/>
          <w:bCs/>
          <w:spacing w:val="-4"/>
          <w:sz w:val="22"/>
          <w:szCs w:val="22"/>
        </w:rPr>
      </w:pPr>
    </w:p>
    <w:p w14:paraId="6A6D0C85" w14:textId="400D638F" w:rsidR="00170611" w:rsidRPr="00CC1ED0" w:rsidRDefault="00170611" w:rsidP="00170611">
      <w:pPr>
        <w:rPr>
          <w:rFonts w:asciiTheme="minorHAnsi" w:hAnsiTheme="minorHAnsi" w:cs="Arial"/>
          <w:b/>
          <w:bCs/>
          <w:spacing w:val="-4"/>
          <w:sz w:val="22"/>
          <w:szCs w:val="22"/>
        </w:rPr>
      </w:pPr>
      <w:r w:rsidRPr="00CC1ED0">
        <w:rPr>
          <w:rFonts w:asciiTheme="minorHAnsi" w:hAnsiTheme="minorHAnsi" w:cs="Arial"/>
          <w:b/>
          <w:bCs/>
          <w:spacing w:val="-4"/>
          <w:sz w:val="22"/>
          <w:szCs w:val="22"/>
        </w:rPr>
        <w:t>Izjavljam</w:t>
      </w:r>
      <w:r w:rsidR="00F01BBD">
        <w:rPr>
          <w:rFonts w:asciiTheme="minorHAnsi" w:hAnsiTheme="minorHAnsi" w:cs="Arial"/>
          <w:b/>
          <w:bCs/>
          <w:spacing w:val="-4"/>
          <w:sz w:val="22"/>
          <w:szCs w:val="22"/>
        </w:rPr>
        <w:t>, da</w:t>
      </w:r>
      <w:r w:rsidRPr="00CC1ED0">
        <w:rPr>
          <w:rFonts w:asciiTheme="minorHAnsi" w:hAnsiTheme="minorHAnsi" w:cs="Arial"/>
          <w:b/>
          <w:bCs/>
          <w:spacing w:val="-4"/>
          <w:sz w:val="22"/>
          <w:szCs w:val="22"/>
        </w:rPr>
        <w:t>:</w:t>
      </w:r>
    </w:p>
    <w:p w14:paraId="74863683" w14:textId="509E7223" w:rsidR="00170611" w:rsidRPr="00B3327C" w:rsidRDefault="00170611" w:rsidP="00F01BBD">
      <w:pPr>
        <w:numPr>
          <w:ilvl w:val="0"/>
          <w:numId w:val="2"/>
        </w:numPr>
        <w:spacing w:after="120"/>
        <w:ind w:left="641" w:hanging="357"/>
        <w:rPr>
          <w:rFonts w:asciiTheme="minorHAnsi" w:hAnsiTheme="minorHAnsi" w:cs="Arial"/>
          <w:spacing w:val="-4"/>
          <w:sz w:val="22"/>
          <w:szCs w:val="22"/>
        </w:rPr>
      </w:pPr>
      <w:r w:rsidRPr="00B3327C">
        <w:rPr>
          <w:rFonts w:asciiTheme="minorHAnsi" w:hAnsiTheme="minorHAnsi" w:cs="Arial"/>
          <w:spacing w:val="-4"/>
          <w:sz w:val="22"/>
          <w:szCs w:val="22"/>
        </w:rPr>
        <w:t>so vsi navedeni podatki točni in resnični,</w:t>
      </w:r>
    </w:p>
    <w:p w14:paraId="2713CF92" w14:textId="39458E1D" w:rsidR="00170611" w:rsidRPr="00B3327C" w:rsidRDefault="00F01BBD" w:rsidP="00F01BBD">
      <w:pPr>
        <w:numPr>
          <w:ilvl w:val="0"/>
          <w:numId w:val="2"/>
        </w:numPr>
        <w:spacing w:after="120"/>
        <w:ind w:left="641" w:hanging="357"/>
        <w:jc w:val="both"/>
        <w:rPr>
          <w:rFonts w:asciiTheme="minorHAnsi" w:hAnsiTheme="minorHAnsi" w:cs="Arial"/>
          <w:spacing w:val="-4"/>
          <w:sz w:val="22"/>
          <w:szCs w:val="22"/>
        </w:rPr>
      </w:pPr>
      <w:r>
        <w:rPr>
          <w:rFonts w:asciiTheme="minorHAnsi" w:hAnsiTheme="minorHAnsi" w:cs="Arial"/>
          <w:spacing w:val="-4"/>
          <w:sz w:val="22"/>
          <w:szCs w:val="22"/>
        </w:rPr>
        <w:t>z</w:t>
      </w:r>
      <w:r w:rsidR="00DC0701" w:rsidRPr="00B3327C">
        <w:rPr>
          <w:rFonts w:asciiTheme="minorHAnsi" w:hAnsiTheme="minorHAnsi" w:cs="Arial"/>
          <w:spacing w:val="-4"/>
          <w:sz w:val="22"/>
          <w:szCs w:val="22"/>
        </w:rPr>
        <w:t>a posamezni</w:t>
      </w:r>
      <w:r w:rsidR="00170611" w:rsidRPr="00B3327C">
        <w:rPr>
          <w:rFonts w:asciiTheme="minorHAnsi" w:hAnsiTheme="minorHAnsi" w:cs="Arial"/>
          <w:spacing w:val="-4"/>
          <w:sz w:val="22"/>
          <w:szCs w:val="22"/>
        </w:rPr>
        <w:t xml:space="preserve"> namen nisem prejel sredstev iz državnega proračuna ali mednarodnih virov oziroma sem za namen </w:t>
      </w:r>
      <w:r>
        <w:rPr>
          <w:rFonts w:asciiTheme="minorHAnsi" w:hAnsiTheme="minorHAnsi" w:cs="Arial"/>
          <w:spacing w:val="-4"/>
          <w:sz w:val="22"/>
          <w:szCs w:val="22"/>
        </w:rPr>
        <w:t>izgradnje MKČN ali HPČ</w:t>
      </w:r>
      <w:r w:rsidR="00170611" w:rsidRPr="00B3327C">
        <w:rPr>
          <w:rFonts w:asciiTheme="minorHAnsi" w:hAnsiTheme="minorHAnsi" w:cs="Arial"/>
          <w:spacing w:val="-4"/>
          <w:sz w:val="22"/>
          <w:szCs w:val="22"/>
        </w:rPr>
        <w:t xml:space="preserve"> prejel sredstva v</w:t>
      </w:r>
      <w:r w:rsidR="00931D43" w:rsidRPr="00B3327C">
        <w:rPr>
          <w:rFonts w:asciiTheme="minorHAnsi" w:hAnsiTheme="minorHAnsi" w:cs="Arial"/>
          <w:spacing w:val="-4"/>
          <w:sz w:val="22"/>
          <w:szCs w:val="22"/>
        </w:rPr>
        <w:t xml:space="preserve"> višini ______________</w:t>
      </w:r>
      <w:r>
        <w:rPr>
          <w:rFonts w:asciiTheme="minorHAnsi" w:hAnsiTheme="minorHAnsi" w:cs="Arial"/>
          <w:spacing w:val="-4"/>
          <w:sz w:val="22"/>
          <w:szCs w:val="22"/>
        </w:rPr>
        <w:t xml:space="preserve">__ </w:t>
      </w:r>
      <w:r w:rsidR="00931D43" w:rsidRPr="00B3327C">
        <w:rPr>
          <w:rFonts w:asciiTheme="minorHAnsi" w:hAnsiTheme="minorHAnsi" w:cs="Arial"/>
          <w:spacing w:val="-4"/>
          <w:sz w:val="22"/>
          <w:szCs w:val="22"/>
        </w:rPr>
        <w:t>EUR</w:t>
      </w:r>
      <w:r w:rsidR="00170611" w:rsidRPr="00B3327C">
        <w:rPr>
          <w:rFonts w:asciiTheme="minorHAnsi" w:hAnsiTheme="minorHAnsi" w:cs="Arial"/>
          <w:spacing w:val="-4"/>
          <w:sz w:val="22"/>
          <w:szCs w:val="22"/>
        </w:rPr>
        <w:t>,</w:t>
      </w:r>
    </w:p>
    <w:p w14:paraId="599872A6" w14:textId="4BA7FF77" w:rsidR="00170611" w:rsidRPr="00B3327C" w:rsidRDefault="00F01BBD" w:rsidP="00F01BBD">
      <w:pPr>
        <w:numPr>
          <w:ilvl w:val="0"/>
          <w:numId w:val="2"/>
        </w:numPr>
        <w:ind w:left="641" w:hanging="357"/>
        <w:jc w:val="both"/>
        <w:rPr>
          <w:rFonts w:asciiTheme="minorHAnsi" w:hAnsiTheme="minorHAnsi" w:cs="Arial"/>
          <w:spacing w:val="-4"/>
          <w:sz w:val="22"/>
          <w:szCs w:val="22"/>
        </w:rPr>
      </w:pPr>
      <w:r w:rsidRPr="00B3327C">
        <w:rPr>
          <w:rFonts w:asciiTheme="minorHAnsi" w:hAnsiTheme="minorHAnsi" w:cs="Arial"/>
          <w:b/>
          <w:spacing w:val="-4"/>
          <w:sz w:val="22"/>
          <w:szCs w:val="22"/>
        </w:rPr>
        <w:fldChar w:fldCharType="begin">
          <w:ffData>
            <w:name w:val="Potrditev47"/>
            <w:enabled/>
            <w:calcOnExit w:val="0"/>
            <w:checkBox>
              <w:sizeAuto/>
              <w:default w:val="0"/>
            </w:checkBox>
          </w:ffData>
        </w:fldChar>
      </w:r>
      <w:r w:rsidRPr="00B3327C">
        <w:rPr>
          <w:rFonts w:asciiTheme="minorHAnsi" w:hAnsiTheme="minorHAnsi" w:cs="Arial"/>
          <w:b/>
          <w:spacing w:val="-4"/>
          <w:sz w:val="22"/>
          <w:szCs w:val="22"/>
        </w:rPr>
        <w:instrText xml:space="preserve"> FORMCHECKBOX </w:instrText>
      </w:r>
      <w:r w:rsidRPr="00B3327C">
        <w:rPr>
          <w:rFonts w:asciiTheme="minorHAnsi" w:hAnsiTheme="minorHAnsi" w:cs="Arial"/>
          <w:b/>
          <w:spacing w:val="-4"/>
          <w:sz w:val="22"/>
          <w:szCs w:val="22"/>
        </w:rPr>
      </w:r>
      <w:r w:rsidRPr="00B3327C">
        <w:rPr>
          <w:rFonts w:asciiTheme="minorHAnsi" w:hAnsiTheme="minorHAnsi" w:cs="Arial"/>
          <w:b/>
          <w:spacing w:val="-4"/>
          <w:sz w:val="22"/>
          <w:szCs w:val="22"/>
        </w:rPr>
        <w:fldChar w:fldCharType="separate"/>
      </w:r>
      <w:r w:rsidRPr="00B3327C">
        <w:rPr>
          <w:rFonts w:asciiTheme="minorHAnsi" w:hAnsiTheme="minorHAnsi" w:cs="Arial"/>
          <w:b/>
          <w:spacing w:val="-4"/>
          <w:sz w:val="22"/>
          <w:szCs w:val="22"/>
        </w:rPr>
        <w:fldChar w:fldCharType="end"/>
      </w:r>
      <w:r>
        <w:rPr>
          <w:rFonts w:asciiTheme="minorHAnsi" w:hAnsiTheme="minorHAnsi" w:cs="Arial"/>
          <w:b/>
          <w:spacing w:val="-4"/>
          <w:sz w:val="22"/>
          <w:szCs w:val="22"/>
        </w:rPr>
        <w:t xml:space="preserve"> </w:t>
      </w:r>
      <w:r w:rsidR="00170611" w:rsidRPr="00B3327C">
        <w:rPr>
          <w:rFonts w:asciiTheme="minorHAnsi" w:hAnsiTheme="minorHAnsi" w:cs="Arial"/>
          <w:b/>
          <w:spacing w:val="-4"/>
          <w:sz w:val="22"/>
          <w:szCs w:val="22"/>
        </w:rPr>
        <w:t>dovoljujem</w:t>
      </w:r>
      <w:r>
        <w:rPr>
          <w:rFonts w:asciiTheme="minorHAnsi" w:hAnsiTheme="minorHAnsi" w:cs="Arial"/>
          <w:spacing w:val="-4"/>
          <w:sz w:val="22"/>
          <w:szCs w:val="22"/>
        </w:rPr>
        <w:t>,</w:t>
      </w:r>
      <w:r w:rsidR="00244C00" w:rsidRPr="00B3327C">
        <w:rPr>
          <w:rFonts w:asciiTheme="minorHAnsi" w:hAnsiTheme="minorHAnsi" w:cs="Arial"/>
          <w:spacing w:val="-4"/>
          <w:sz w:val="22"/>
          <w:szCs w:val="22"/>
        </w:rPr>
        <w:t xml:space="preserve"> </w:t>
      </w:r>
      <w:r w:rsidR="00170611" w:rsidRPr="00B3327C">
        <w:rPr>
          <w:rFonts w:asciiTheme="minorHAnsi" w:hAnsiTheme="minorHAnsi" w:cs="Arial"/>
          <w:spacing w:val="-4"/>
          <w:sz w:val="22"/>
          <w:szCs w:val="22"/>
        </w:rPr>
        <w:t xml:space="preserve"> </w:t>
      </w:r>
      <w:r w:rsidRPr="00B3327C">
        <w:rPr>
          <w:rFonts w:asciiTheme="minorHAnsi" w:hAnsiTheme="minorHAnsi" w:cs="Arial"/>
          <w:b/>
          <w:spacing w:val="-4"/>
          <w:sz w:val="22"/>
          <w:szCs w:val="22"/>
        </w:rPr>
        <w:fldChar w:fldCharType="begin">
          <w:ffData>
            <w:name w:val="Potrditev47"/>
            <w:enabled/>
            <w:calcOnExit w:val="0"/>
            <w:checkBox>
              <w:sizeAuto/>
              <w:default w:val="0"/>
            </w:checkBox>
          </w:ffData>
        </w:fldChar>
      </w:r>
      <w:r w:rsidRPr="00B3327C">
        <w:rPr>
          <w:rFonts w:asciiTheme="minorHAnsi" w:hAnsiTheme="minorHAnsi" w:cs="Arial"/>
          <w:b/>
          <w:spacing w:val="-4"/>
          <w:sz w:val="22"/>
          <w:szCs w:val="22"/>
        </w:rPr>
        <w:instrText xml:space="preserve"> FORMCHECKBOX </w:instrText>
      </w:r>
      <w:r w:rsidRPr="00B3327C">
        <w:rPr>
          <w:rFonts w:asciiTheme="minorHAnsi" w:hAnsiTheme="minorHAnsi" w:cs="Arial"/>
          <w:b/>
          <w:spacing w:val="-4"/>
          <w:sz w:val="22"/>
          <w:szCs w:val="22"/>
        </w:rPr>
      </w:r>
      <w:r w:rsidRPr="00B3327C">
        <w:rPr>
          <w:rFonts w:asciiTheme="minorHAnsi" w:hAnsiTheme="minorHAnsi" w:cs="Arial"/>
          <w:b/>
          <w:spacing w:val="-4"/>
          <w:sz w:val="22"/>
          <w:szCs w:val="22"/>
        </w:rPr>
        <w:fldChar w:fldCharType="separate"/>
      </w:r>
      <w:r w:rsidRPr="00B3327C">
        <w:rPr>
          <w:rFonts w:asciiTheme="minorHAnsi" w:hAnsiTheme="minorHAnsi" w:cs="Arial"/>
          <w:b/>
          <w:spacing w:val="-4"/>
          <w:sz w:val="22"/>
          <w:szCs w:val="22"/>
        </w:rPr>
        <w:fldChar w:fldCharType="end"/>
      </w:r>
      <w:r>
        <w:rPr>
          <w:rFonts w:asciiTheme="minorHAnsi" w:hAnsiTheme="minorHAnsi" w:cs="Arial"/>
          <w:b/>
          <w:spacing w:val="-4"/>
          <w:sz w:val="22"/>
          <w:szCs w:val="22"/>
        </w:rPr>
        <w:t xml:space="preserve"> </w:t>
      </w:r>
      <w:r w:rsidR="00170611" w:rsidRPr="00B3327C">
        <w:rPr>
          <w:rFonts w:asciiTheme="minorHAnsi" w:hAnsiTheme="minorHAnsi" w:cs="Arial"/>
          <w:b/>
          <w:spacing w:val="-4"/>
          <w:sz w:val="22"/>
          <w:szCs w:val="22"/>
        </w:rPr>
        <w:t>ne dovoljujem</w:t>
      </w:r>
      <w:r w:rsidR="00170611" w:rsidRPr="00B3327C">
        <w:rPr>
          <w:rFonts w:asciiTheme="minorHAnsi" w:hAnsiTheme="minorHAnsi" w:cs="Arial"/>
          <w:spacing w:val="-4"/>
          <w:sz w:val="22"/>
          <w:szCs w:val="22"/>
        </w:rPr>
        <w:t xml:space="preserve"> </w:t>
      </w:r>
      <w:r w:rsidR="00170611" w:rsidRPr="00B3327C">
        <w:rPr>
          <w:rFonts w:asciiTheme="minorHAnsi" w:hAnsiTheme="minorHAnsi" w:cs="Arial"/>
          <w:i/>
          <w:spacing w:val="-4"/>
          <w:sz w:val="22"/>
          <w:szCs w:val="22"/>
        </w:rPr>
        <w:t xml:space="preserve">(ustrezno </w:t>
      </w:r>
      <w:r>
        <w:rPr>
          <w:rFonts w:asciiTheme="minorHAnsi" w:hAnsiTheme="minorHAnsi" w:cs="Arial"/>
          <w:i/>
          <w:spacing w:val="-4"/>
          <w:sz w:val="22"/>
          <w:szCs w:val="22"/>
        </w:rPr>
        <w:t>označite</w:t>
      </w:r>
      <w:r w:rsidR="00170611" w:rsidRPr="00B3327C">
        <w:rPr>
          <w:rFonts w:asciiTheme="minorHAnsi" w:hAnsiTheme="minorHAnsi" w:cs="Arial"/>
          <w:i/>
          <w:spacing w:val="-4"/>
          <w:sz w:val="22"/>
          <w:szCs w:val="22"/>
        </w:rPr>
        <w:t xml:space="preserve">) </w:t>
      </w:r>
      <w:r w:rsidR="00170611" w:rsidRPr="00B3327C">
        <w:rPr>
          <w:rFonts w:asciiTheme="minorHAnsi" w:hAnsiTheme="minorHAnsi" w:cs="Arial"/>
          <w:spacing w:val="-4"/>
          <w:sz w:val="22"/>
          <w:szCs w:val="22"/>
        </w:rPr>
        <w:t>preveritev osebnih podatkov o dejstvih iz uradnih evidenc pri organih, ki jih vodijo.</w:t>
      </w:r>
    </w:p>
    <w:p w14:paraId="38984C37" w14:textId="77777777" w:rsidR="00F01BBD" w:rsidRPr="006F7A64" w:rsidRDefault="00F01BBD" w:rsidP="00F01BBD">
      <w:pPr>
        <w:spacing w:after="120"/>
        <w:rPr>
          <w:rFonts w:asciiTheme="minorHAnsi" w:hAnsiTheme="minorHAnsi" w:cs="Arial"/>
          <w:spacing w:val="-4"/>
          <w:sz w:val="14"/>
          <w:szCs w:val="14"/>
        </w:rPr>
      </w:pPr>
    </w:p>
    <w:tbl>
      <w:tblPr>
        <w:tblStyle w:val="TableNormal"/>
        <w:tblW w:w="9072" w:type="dxa"/>
        <w:tblInd w:w="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76"/>
        <w:gridCol w:w="4394"/>
        <w:gridCol w:w="3402"/>
      </w:tblGrid>
      <w:tr w:rsidR="00A51747" w:rsidRPr="00B3327C" w14:paraId="20E0B1AD" w14:textId="018012C7" w:rsidTr="00F01BBD">
        <w:trPr>
          <w:trHeight w:val="187"/>
        </w:trPr>
        <w:tc>
          <w:tcPr>
            <w:tcW w:w="1276" w:type="dxa"/>
          </w:tcPr>
          <w:p w14:paraId="28442DBE" w14:textId="1764E6E1" w:rsidR="00A51747" w:rsidRPr="00B3327C" w:rsidRDefault="004A3CF6" w:rsidP="00B3327C">
            <w:pPr>
              <w:rPr>
                <w:bCs/>
                <w:spacing w:val="-4"/>
              </w:rPr>
            </w:pPr>
            <w:r>
              <w:rPr>
                <w:rFonts w:cs="Arial"/>
                <w:spacing w:val="-4"/>
              </w:rPr>
              <w:t>Kraj, d</w:t>
            </w:r>
            <w:r w:rsidR="00A51747" w:rsidRPr="00F27C86">
              <w:rPr>
                <w:rFonts w:cs="Arial"/>
                <w:spacing w:val="-4"/>
              </w:rPr>
              <w:t>atum:</w:t>
            </w:r>
            <w:r w:rsidR="00A51747" w:rsidRPr="00B3327C">
              <w:rPr>
                <w:rFonts w:cs="Arial"/>
                <w:spacing w:val="-4"/>
              </w:rPr>
              <w:t xml:space="preserve">  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A9BAA4A" w14:textId="77777777" w:rsidR="00A51747" w:rsidRPr="00B3327C" w:rsidRDefault="00A51747" w:rsidP="00B3327C">
            <w:pPr>
              <w:rPr>
                <w:bCs/>
                <w:iCs/>
                <w:spacing w:val="-4"/>
              </w:rPr>
            </w:pPr>
          </w:p>
        </w:tc>
        <w:tc>
          <w:tcPr>
            <w:tcW w:w="3402" w:type="dxa"/>
          </w:tcPr>
          <w:p w14:paraId="295D0AE6" w14:textId="77777777" w:rsidR="00A51747" w:rsidRPr="00B3327C" w:rsidRDefault="00A51747" w:rsidP="00B3327C">
            <w:pPr>
              <w:rPr>
                <w:bCs/>
                <w:iCs/>
                <w:spacing w:val="-4"/>
              </w:rPr>
            </w:pPr>
          </w:p>
        </w:tc>
      </w:tr>
      <w:tr w:rsidR="00A51747" w:rsidRPr="006F7A64" w14:paraId="3103866E" w14:textId="7177F2A5" w:rsidTr="00F01BBD">
        <w:trPr>
          <w:trHeight w:val="658"/>
        </w:trPr>
        <w:tc>
          <w:tcPr>
            <w:tcW w:w="1276" w:type="dxa"/>
            <w:vMerge w:val="restart"/>
          </w:tcPr>
          <w:p w14:paraId="5F2F7588" w14:textId="1E96E1E3" w:rsidR="00A51747" w:rsidRPr="006F7A64" w:rsidRDefault="00A51747" w:rsidP="00B3327C">
            <w:pPr>
              <w:widowControl/>
              <w:autoSpaceDE/>
              <w:autoSpaceDN/>
              <w:rPr>
                <w:bCs/>
                <w:spacing w:val="-4"/>
                <w:sz w:val="14"/>
                <w:szCs w:val="1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</w:tcPr>
          <w:p w14:paraId="54867DCA" w14:textId="77777777" w:rsidR="00F01BBD" w:rsidRPr="006F7A64" w:rsidRDefault="00F01BBD" w:rsidP="00CC1ED0">
            <w:pPr>
              <w:widowControl/>
              <w:autoSpaceDE/>
              <w:autoSpaceDN/>
              <w:spacing w:before="120"/>
              <w:jc w:val="center"/>
              <w:rPr>
                <w:bCs/>
                <w:spacing w:val="-4"/>
                <w:sz w:val="14"/>
                <w:szCs w:val="14"/>
              </w:rPr>
            </w:pPr>
          </w:p>
          <w:p w14:paraId="1D6491B7" w14:textId="737116D9" w:rsidR="00A51747" w:rsidRPr="006F7A64" w:rsidRDefault="00A51747" w:rsidP="00CC1ED0">
            <w:pPr>
              <w:widowControl/>
              <w:autoSpaceDE/>
              <w:autoSpaceDN/>
              <w:spacing w:before="120"/>
              <w:jc w:val="center"/>
              <w:rPr>
                <w:bCs/>
                <w:spacing w:val="-4"/>
                <w:sz w:val="20"/>
                <w:szCs w:val="20"/>
              </w:rPr>
            </w:pPr>
            <w:proofErr w:type="spellStart"/>
            <w:r w:rsidRPr="006F7A64">
              <w:rPr>
                <w:bCs/>
                <w:spacing w:val="-4"/>
                <w:sz w:val="20"/>
                <w:szCs w:val="20"/>
              </w:rPr>
              <w:t>Žig</w:t>
            </w:r>
            <w:proofErr w:type="spellEnd"/>
          </w:p>
          <w:p w14:paraId="792C3BEA" w14:textId="3636E190" w:rsidR="00A51747" w:rsidRPr="006F7A64" w:rsidRDefault="00A51747" w:rsidP="00B3327C">
            <w:pPr>
              <w:jc w:val="center"/>
              <w:rPr>
                <w:bCs/>
                <w:iCs/>
                <w:spacing w:val="-4"/>
                <w:sz w:val="14"/>
                <w:szCs w:val="14"/>
              </w:rPr>
            </w:pPr>
            <w:r w:rsidRPr="006F7A64">
              <w:rPr>
                <w:bCs/>
                <w:spacing w:val="-4"/>
                <w:sz w:val="20"/>
                <w:szCs w:val="20"/>
              </w:rPr>
              <w:t>(</w:t>
            </w:r>
            <w:proofErr w:type="spellStart"/>
            <w:r w:rsidRPr="006F7A64">
              <w:rPr>
                <w:bCs/>
                <w:spacing w:val="-4"/>
                <w:sz w:val="20"/>
                <w:szCs w:val="20"/>
              </w:rPr>
              <w:t>če</w:t>
            </w:r>
            <w:proofErr w:type="spellEnd"/>
            <w:r w:rsidRPr="006F7A64">
              <w:rPr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F7A64">
              <w:rPr>
                <w:bCs/>
                <w:spacing w:val="-4"/>
                <w:sz w:val="20"/>
                <w:szCs w:val="20"/>
              </w:rPr>
              <w:t>obstaja</w:t>
            </w:r>
            <w:proofErr w:type="spellEnd"/>
            <w:r w:rsidRPr="006F7A64">
              <w:rPr>
                <w:bCs/>
                <w:spacing w:val="-4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1A48829" w14:textId="77777777" w:rsidR="00A51747" w:rsidRPr="006F7A64" w:rsidRDefault="00A51747" w:rsidP="00B3327C">
            <w:pPr>
              <w:rPr>
                <w:bCs/>
                <w:iCs/>
                <w:spacing w:val="-4"/>
                <w:sz w:val="14"/>
                <w:szCs w:val="14"/>
              </w:rPr>
            </w:pPr>
          </w:p>
        </w:tc>
      </w:tr>
      <w:tr w:rsidR="00A51747" w:rsidRPr="00B3327C" w14:paraId="2A35C16B" w14:textId="40085174" w:rsidTr="00F01BBD">
        <w:trPr>
          <w:trHeight w:val="340"/>
        </w:trPr>
        <w:tc>
          <w:tcPr>
            <w:tcW w:w="1276" w:type="dxa"/>
            <w:vMerge/>
          </w:tcPr>
          <w:p w14:paraId="6F48FEB4" w14:textId="77777777" w:rsidR="00A51747" w:rsidRPr="00B3327C" w:rsidRDefault="00A51747" w:rsidP="00B3327C">
            <w:pPr>
              <w:rPr>
                <w:bCs/>
                <w:iCs/>
                <w:spacing w:val="-4"/>
              </w:rPr>
            </w:pPr>
          </w:p>
        </w:tc>
        <w:tc>
          <w:tcPr>
            <w:tcW w:w="4394" w:type="dxa"/>
            <w:vMerge/>
          </w:tcPr>
          <w:p w14:paraId="5E6029F0" w14:textId="0BCC01DF" w:rsidR="00A51747" w:rsidRPr="00B3327C" w:rsidRDefault="00A51747" w:rsidP="00B3327C">
            <w:pPr>
              <w:widowControl/>
              <w:autoSpaceDE/>
              <w:autoSpaceDN/>
              <w:jc w:val="center"/>
              <w:rPr>
                <w:bCs/>
                <w:spacing w:val="-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A29B0B3" w14:textId="6007176F" w:rsidR="00A51747" w:rsidRPr="00B3327C" w:rsidRDefault="00A51747" w:rsidP="00B3327C">
            <w:pPr>
              <w:jc w:val="center"/>
              <w:rPr>
                <w:bCs/>
                <w:spacing w:val="-4"/>
              </w:rPr>
            </w:pPr>
            <w:proofErr w:type="spellStart"/>
            <w:r w:rsidRPr="006F7A64">
              <w:rPr>
                <w:bCs/>
                <w:spacing w:val="-4"/>
                <w:sz w:val="20"/>
                <w:szCs w:val="20"/>
              </w:rPr>
              <w:t>podpis</w:t>
            </w:r>
            <w:proofErr w:type="spellEnd"/>
            <w:r w:rsidRPr="006F7A64">
              <w:rPr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F7A64">
              <w:rPr>
                <w:bCs/>
                <w:spacing w:val="-4"/>
                <w:sz w:val="20"/>
                <w:szCs w:val="20"/>
              </w:rPr>
              <w:t>vlagatelja</w:t>
            </w:r>
            <w:proofErr w:type="spellEnd"/>
          </w:p>
        </w:tc>
      </w:tr>
    </w:tbl>
    <w:p w14:paraId="472773C4" w14:textId="77777777" w:rsidR="004A3CF6" w:rsidRDefault="004A3CF6" w:rsidP="003D7F12">
      <w:pPr>
        <w:rPr>
          <w:rFonts w:asciiTheme="minorHAnsi" w:hAnsiTheme="minorHAnsi" w:cs="Arial"/>
          <w:b/>
          <w:spacing w:val="-4"/>
          <w:sz w:val="22"/>
          <w:szCs w:val="22"/>
        </w:rPr>
      </w:pPr>
    </w:p>
    <w:p w14:paraId="083A1D7E" w14:textId="388A176E" w:rsidR="004A3CF6" w:rsidRDefault="004A3CF6">
      <w:pPr>
        <w:rPr>
          <w:rFonts w:asciiTheme="minorHAnsi" w:hAnsiTheme="minorHAnsi" w:cs="Arial"/>
          <w:b/>
          <w:spacing w:val="-4"/>
          <w:sz w:val="22"/>
          <w:szCs w:val="22"/>
        </w:rPr>
      </w:pPr>
    </w:p>
    <w:tbl>
      <w:tblPr>
        <w:tblStyle w:val="Tabelabarvniseznam6poudarek4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5"/>
      </w:tblGrid>
      <w:tr w:rsidR="008A59CD" w:rsidRPr="008A13D5" w14:paraId="2AF56195" w14:textId="77777777" w:rsidTr="000C46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5" w:type="dxa"/>
            <w:tcBorders>
              <w:bottom w:val="none" w:sz="0" w:space="0" w:color="auto"/>
            </w:tcBorders>
            <w:shd w:val="clear" w:color="auto" w:fill="CAEDFB" w:themeFill="accent4" w:themeFillTint="33"/>
            <w:tcMar>
              <w:left w:w="57" w:type="dxa"/>
              <w:right w:w="57" w:type="dxa"/>
            </w:tcMar>
          </w:tcPr>
          <w:p w14:paraId="38D6FEAF" w14:textId="4AA45CFE" w:rsidR="008A59CD" w:rsidRPr="008A13D5" w:rsidRDefault="008A59CD" w:rsidP="008A13D5">
            <w:pPr>
              <w:spacing w:before="20" w:after="20"/>
              <w:contextualSpacing/>
              <w:rPr>
                <w:rFonts w:asciiTheme="minorHAnsi" w:hAnsiTheme="minorHAnsi"/>
                <w:color w:val="auto"/>
                <w:spacing w:val="-4"/>
                <w:sz w:val="22"/>
                <w:szCs w:val="22"/>
              </w:rPr>
            </w:pPr>
            <w:r w:rsidRPr="008A13D5">
              <w:rPr>
                <w:rFonts w:asciiTheme="minorHAnsi" w:hAnsiTheme="minorHAnsi"/>
                <w:color w:val="auto"/>
                <w:spacing w:val="-4"/>
                <w:sz w:val="22"/>
                <w:szCs w:val="22"/>
              </w:rPr>
              <w:t>1.3 Priloge k vlogi</w:t>
            </w:r>
          </w:p>
        </w:tc>
      </w:tr>
    </w:tbl>
    <w:tbl>
      <w:tblPr>
        <w:tblStyle w:val="Tabelasvetlamrea1poudarek4"/>
        <w:tblW w:w="91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5"/>
        <w:gridCol w:w="4730"/>
        <w:gridCol w:w="1063"/>
        <w:gridCol w:w="1036"/>
        <w:gridCol w:w="1941"/>
      </w:tblGrid>
      <w:tr w:rsidR="000E79F7" w:rsidRPr="000E79F7" w14:paraId="35CDFF31" w14:textId="77777777" w:rsidTr="00F436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AEDFB" w:themeFill="accent4" w:themeFillTint="33"/>
            <w:hideMark/>
          </w:tcPr>
          <w:p w14:paraId="212DCFE6" w14:textId="77777777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Št.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AEDFB" w:themeFill="accent4" w:themeFillTint="33"/>
            <w:hideMark/>
          </w:tcPr>
          <w:p w14:paraId="758D745B" w14:textId="77777777" w:rsidR="000E79F7" w:rsidRPr="000E79F7" w:rsidRDefault="000E79F7" w:rsidP="000E79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Priloga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AEDFB" w:themeFill="accent4" w:themeFillTint="33"/>
            <w:hideMark/>
          </w:tcPr>
          <w:p w14:paraId="283A6E11" w14:textId="77777777" w:rsidR="000E79F7" w:rsidRDefault="000E79F7" w:rsidP="000E79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b w:val="0"/>
                <w:bCs w:val="0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 xml:space="preserve">Potrebno </w:t>
            </w:r>
          </w:p>
          <w:p w14:paraId="4EB5C40A" w14:textId="68EEB248" w:rsidR="000E79F7" w:rsidRPr="000E79F7" w:rsidRDefault="000E79F7" w:rsidP="000E79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za MKČN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CAEDFB" w:themeFill="accent4" w:themeFillTint="33"/>
            <w:hideMark/>
          </w:tcPr>
          <w:p w14:paraId="012B164C" w14:textId="77777777" w:rsidR="000E79F7" w:rsidRDefault="000E79F7" w:rsidP="000E79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b w:val="0"/>
                <w:bCs w:val="0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Potrebno</w:t>
            </w:r>
          </w:p>
          <w:p w14:paraId="2E2E8C93" w14:textId="649D49F5" w:rsidR="000E79F7" w:rsidRPr="000E79F7" w:rsidRDefault="000E79F7" w:rsidP="000E79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 xml:space="preserve"> za HPČ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  <w:hideMark/>
          </w:tcPr>
          <w:p w14:paraId="4AD3AE2E" w14:textId="77777777" w:rsidR="000E79F7" w:rsidRPr="000E79F7" w:rsidRDefault="000E79F7" w:rsidP="000E79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Opomba</w:t>
            </w:r>
          </w:p>
        </w:tc>
      </w:tr>
      <w:tr w:rsidR="000E79F7" w:rsidRPr="000E79F7" w14:paraId="72660FF2" w14:textId="77777777" w:rsidTr="00F436A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3AC3C488" w14:textId="265FA7A2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1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hideMark/>
          </w:tcPr>
          <w:p w14:paraId="04779ABB" w14:textId="77777777" w:rsid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Osnovni podatki o MKČN ali HPČ</w:t>
            </w:r>
          </w:p>
          <w:p w14:paraId="0357650F" w14:textId="3DE5944A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8A13D5">
              <w:rPr>
                <w:rFonts w:ascii="Aptos" w:hAnsi="Aptos" w:cs="Arial"/>
                <w:spacing w:val="-4"/>
                <w:sz w:val="22"/>
                <w:szCs w:val="22"/>
              </w:rPr>
              <w:t>(proizvajalec, kapaciteta v PE ipd.).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hideMark/>
          </w:tcPr>
          <w:p w14:paraId="4ACCA726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hideMark/>
          </w:tcPr>
          <w:p w14:paraId="28352736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976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1A2E0442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Vedno obvezno</w:t>
            </w:r>
          </w:p>
        </w:tc>
      </w:tr>
      <w:tr w:rsidR="000E79F7" w:rsidRPr="000E79F7" w14:paraId="0A7DFE74" w14:textId="77777777" w:rsidTr="00F436A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left w:val="single" w:sz="4" w:space="0" w:color="auto"/>
            </w:tcBorders>
            <w:hideMark/>
          </w:tcPr>
          <w:p w14:paraId="507EAB0D" w14:textId="3EAEACF8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2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hideMark/>
          </w:tcPr>
          <w:p w14:paraId="2675008B" w14:textId="3271A8F2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8A13D5">
              <w:rPr>
                <w:rFonts w:ascii="Aptos" w:hAnsi="Aptos" w:cs="Arial"/>
                <w:spacing w:val="-4"/>
                <w:sz w:val="22"/>
                <w:szCs w:val="22"/>
              </w:rPr>
              <w:t>Račun s popisom del in materiala ter z navedbo odgovorne osebe za izvedbo del.</w:t>
            </w:r>
          </w:p>
        </w:tc>
        <w:tc>
          <w:tcPr>
            <w:tcW w:w="1081" w:type="dxa"/>
            <w:hideMark/>
          </w:tcPr>
          <w:p w14:paraId="71A2A0C5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054" w:type="dxa"/>
            <w:hideMark/>
          </w:tcPr>
          <w:p w14:paraId="06FEA253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hideMark/>
          </w:tcPr>
          <w:p w14:paraId="71A60E42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Vedno obvezno</w:t>
            </w:r>
          </w:p>
        </w:tc>
      </w:tr>
      <w:tr w:rsidR="000E79F7" w:rsidRPr="000E79F7" w14:paraId="16EA9F8B" w14:textId="77777777" w:rsidTr="00F436A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left w:val="single" w:sz="4" w:space="0" w:color="auto"/>
            </w:tcBorders>
            <w:hideMark/>
          </w:tcPr>
          <w:p w14:paraId="1E976103" w14:textId="4E2E8BFF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3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hideMark/>
          </w:tcPr>
          <w:p w14:paraId="307184C3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Izjava lastnika nepremičnine</w:t>
            </w:r>
          </w:p>
        </w:tc>
        <w:tc>
          <w:tcPr>
            <w:tcW w:w="1081" w:type="dxa"/>
            <w:hideMark/>
          </w:tcPr>
          <w:p w14:paraId="0DFEEA0F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054" w:type="dxa"/>
            <w:hideMark/>
          </w:tcPr>
          <w:p w14:paraId="0766044A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hideMark/>
          </w:tcPr>
          <w:p w14:paraId="6FBF3F41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Vedno obvezno</w:t>
            </w:r>
          </w:p>
        </w:tc>
      </w:tr>
      <w:tr w:rsidR="000E79F7" w:rsidRPr="000E79F7" w14:paraId="08674FEC" w14:textId="77777777" w:rsidTr="00F436A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left w:val="single" w:sz="4" w:space="0" w:color="auto"/>
            </w:tcBorders>
            <w:hideMark/>
          </w:tcPr>
          <w:p w14:paraId="41F765F2" w14:textId="6ABD90AC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4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hideMark/>
          </w:tcPr>
          <w:p w14:paraId="4B0ED592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Izjava izvajalca/dobavitelja</w:t>
            </w:r>
          </w:p>
        </w:tc>
        <w:tc>
          <w:tcPr>
            <w:tcW w:w="1081" w:type="dxa"/>
            <w:hideMark/>
          </w:tcPr>
          <w:p w14:paraId="13242805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054" w:type="dxa"/>
            <w:hideMark/>
          </w:tcPr>
          <w:p w14:paraId="6D200375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hideMark/>
          </w:tcPr>
          <w:p w14:paraId="00318FD3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Vedno obvezno</w:t>
            </w:r>
          </w:p>
        </w:tc>
      </w:tr>
      <w:tr w:rsidR="000E79F7" w:rsidRPr="000E79F7" w14:paraId="700836A7" w14:textId="77777777" w:rsidTr="00F436A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left w:val="single" w:sz="4" w:space="0" w:color="auto"/>
            </w:tcBorders>
            <w:hideMark/>
          </w:tcPr>
          <w:p w14:paraId="7E71C209" w14:textId="05640AED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5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hideMark/>
          </w:tcPr>
          <w:p w14:paraId="6D2DCF6A" w14:textId="060A5430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Kopija sklepa o registraciji izvajalca</w:t>
            </w:r>
            <w:r>
              <w:rPr>
                <w:rFonts w:ascii="Aptos" w:hAnsi="Aptos" w:cs="Arial"/>
                <w:iCs/>
                <w:spacing w:val="-4"/>
                <w:sz w:val="22"/>
                <w:szCs w:val="22"/>
              </w:rPr>
              <w:t xml:space="preserve"> (izpis iz AJPES)</w:t>
            </w:r>
          </w:p>
        </w:tc>
        <w:tc>
          <w:tcPr>
            <w:tcW w:w="1081" w:type="dxa"/>
            <w:hideMark/>
          </w:tcPr>
          <w:p w14:paraId="117B05AE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054" w:type="dxa"/>
            <w:hideMark/>
          </w:tcPr>
          <w:p w14:paraId="3795948A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hideMark/>
          </w:tcPr>
          <w:p w14:paraId="0070520C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Vedno obvezno</w:t>
            </w:r>
          </w:p>
        </w:tc>
      </w:tr>
      <w:tr w:rsidR="000E79F7" w:rsidRPr="000E79F7" w14:paraId="24CF856E" w14:textId="77777777" w:rsidTr="00F436A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left w:val="single" w:sz="4" w:space="0" w:color="auto"/>
            </w:tcBorders>
            <w:hideMark/>
          </w:tcPr>
          <w:p w14:paraId="06258987" w14:textId="6A03E3E9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6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hideMark/>
          </w:tcPr>
          <w:p w14:paraId="6919AB6D" w14:textId="7A72BD45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Dokazila o poravnanih stroških (računi</w:t>
            </w:r>
            <w:r>
              <w:rPr>
                <w:rFonts w:ascii="Aptos" w:hAnsi="Aptos" w:cs="Arial"/>
                <w:iCs/>
                <w:spacing w:val="-4"/>
                <w:sz w:val="22"/>
                <w:szCs w:val="22"/>
              </w:rPr>
              <w:t>, potrdilo o plačilu</w:t>
            </w: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)</w:t>
            </w:r>
          </w:p>
        </w:tc>
        <w:tc>
          <w:tcPr>
            <w:tcW w:w="1081" w:type="dxa"/>
            <w:hideMark/>
          </w:tcPr>
          <w:p w14:paraId="18D254F5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054" w:type="dxa"/>
            <w:hideMark/>
          </w:tcPr>
          <w:p w14:paraId="5812051B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hideMark/>
          </w:tcPr>
          <w:p w14:paraId="465ACF4D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Vedno obvezno</w:t>
            </w:r>
          </w:p>
        </w:tc>
      </w:tr>
      <w:tr w:rsidR="000E79F7" w:rsidRPr="000E79F7" w14:paraId="7DE39EDF" w14:textId="77777777" w:rsidTr="00F436A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left w:val="single" w:sz="4" w:space="0" w:color="auto"/>
            </w:tcBorders>
            <w:hideMark/>
          </w:tcPr>
          <w:p w14:paraId="483E993D" w14:textId="324B5C3A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7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hideMark/>
          </w:tcPr>
          <w:p w14:paraId="24898F8E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Izjava o lastnostih gradbenega proizvoda – tipska MKČN (SIST EN12566-3)</w:t>
            </w:r>
          </w:p>
        </w:tc>
        <w:tc>
          <w:tcPr>
            <w:tcW w:w="1081" w:type="dxa"/>
            <w:hideMark/>
          </w:tcPr>
          <w:p w14:paraId="4C54FE9F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054" w:type="dxa"/>
            <w:hideMark/>
          </w:tcPr>
          <w:p w14:paraId="73B8F0E7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❌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hideMark/>
          </w:tcPr>
          <w:p w14:paraId="18FEB147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Ne velja za HPČ</w:t>
            </w:r>
          </w:p>
        </w:tc>
      </w:tr>
      <w:tr w:rsidR="000E79F7" w:rsidRPr="000E79F7" w14:paraId="2FCAC69A" w14:textId="77777777" w:rsidTr="00F436A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left w:val="single" w:sz="4" w:space="0" w:color="auto"/>
            </w:tcBorders>
            <w:hideMark/>
          </w:tcPr>
          <w:p w14:paraId="2052C60D" w14:textId="101DFD35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8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hideMark/>
          </w:tcPr>
          <w:p w14:paraId="2284B013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Izjava o lastnostih gradbenega proizvoda – tipska HPČ</w:t>
            </w:r>
          </w:p>
        </w:tc>
        <w:tc>
          <w:tcPr>
            <w:tcW w:w="1081" w:type="dxa"/>
            <w:hideMark/>
          </w:tcPr>
          <w:p w14:paraId="57638A17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❌</w:t>
            </w:r>
          </w:p>
        </w:tc>
        <w:tc>
          <w:tcPr>
            <w:tcW w:w="1054" w:type="dxa"/>
            <w:hideMark/>
          </w:tcPr>
          <w:p w14:paraId="20B56F3F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hideMark/>
          </w:tcPr>
          <w:p w14:paraId="6B798406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Ne velja za MKČN</w:t>
            </w:r>
          </w:p>
        </w:tc>
      </w:tr>
      <w:tr w:rsidR="000E79F7" w:rsidRPr="000E79F7" w14:paraId="0FFC15F3" w14:textId="77777777" w:rsidTr="00F436A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left w:val="single" w:sz="4" w:space="0" w:color="auto"/>
            </w:tcBorders>
            <w:hideMark/>
          </w:tcPr>
          <w:p w14:paraId="1131D57E" w14:textId="69878F73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9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hideMark/>
          </w:tcPr>
          <w:p w14:paraId="3FD80A8E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Projektna dokumentacija (DGD ali PZI) – za rastlinske/individualne MKČN</w:t>
            </w:r>
          </w:p>
        </w:tc>
        <w:tc>
          <w:tcPr>
            <w:tcW w:w="1081" w:type="dxa"/>
            <w:hideMark/>
          </w:tcPr>
          <w:p w14:paraId="58728D25" w14:textId="77777777" w:rsidR="002139A1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 xml:space="preserve"> </w:t>
            </w:r>
          </w:p>
          <w:p w14:paraId="5E19C3DF" w14:textId="4B10A40E" w:rsidR="000E79F7" w:rsidRPr="000E79F7" w:rsidRDefault="000E79F7" w:rsidP="000C46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C46B7">
              <w:rPr>
                <w:rFonts w:ascii="Aptos" w:hAnsi="Aptos" w:cs="Arial"/>
                <w:iCs/>
                <w:spacing w:val="-4"/>
              </w:rPr>
              <w:t>(</w:t>
            </w:r>
            <w:r w:rsidRPr="000C46B7">
              <w:rPr>
                <w:rFonts w:ascii="Aptos" w:hAnsi="Aptos" w:cs="Aptos"/>
                <w:iCs/>
                <w:spacing w:val="-4"/>
              </w:rPr>
              <w:t>č</w:t>
            </w:r>
            <w:r w:rsidRPr="000C46B7">
              <w:rPr>
                <w:rFonts w:ascii="Aptos" w:hAnsi="Aptos" w:cs="Arial"/>
                <w:iCs/>
                <w:spacing w:val="-4"/>
              </w:rPr>
              <w:t>e ni tipska)</w:t>
            </w:r>
          </w:p>
        </w:tc>
        <w:tc>
          <w:tcPr>
            <w:tcW w:w="1054" w:type="dxa"/>
            <w:hideMark/>
          </w:tcPr>
          <w:p w14:paraId="1D7C3D7F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❌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hideMark/>
          </w:tcPr>
          <w:p w14:paraId="424FF1CD" w14:textId="67195607" w:rsidR="000E79F7" w:rsidRPr="000E79F7" w:rsidRDefault="00F436AC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>
              <w:rPr>
                <w:rFonts w:ascii="Aptos" w:hAnsi="Aptos" w:cs="Arial"/>
                <w:iCs/>
                <w:spacing w:val="-4"/>
                <w:sz w:val="22"/>
                <w:szCs w:val="22"/>
              </w:rPr>
              <w:t>Le</w:t>
            </w:r>
            <w:r w:rsidR="000E79F7"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 xml:space="preserve"> za rastlinske ali projektirane MKČN</w:t>
            </w:r>
          </w:p>
        </w:tc>
      </w:tr>
      <w:tr w:rsidR="000E79F7" w:rsidRPr="000E79F7" w14:paraId="005143D4" w14:textId="77777777" w:rsidTr="00F436A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left w:val="single" w:sz="4" w:space="0" w:color="auto"/>
            </w:tcBorders>
            <w:hideMark/>
          </w:tcPr>
          <w:p w14:paraId="54E2C1E6" w14:textId="10972DA2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10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hideMark/>
          </w:tcPr>
          <w:p w14:paraId="1A357E5B" w14:textId="39A5350F" w:rsidR="000E79F7" w:rsidRPr="000E79F7" w:rsidRDefault="000E79F7" w:rsidP="002139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P</w:t>
            </w:r>
            <w:r w:rsidR="006F7A64">
              <w:rPr>
                <w:rFonts w:ascii="Aptos" w:hAnsi="Aptos" w:cs="Arial"/>
                <w:iCs/>
                <w:spacing w:val="-4"/>
                <w:sz w:val="22"/>
                <w:szCs w:val="22"/>
              </w:rPr>
              <w:t xml:space="preserve">oročilo o prvih meritvah </w:t>
            </w:r>
            <w:r w:rsidR="002139A1">
              <w:rPr>
                <w:rFonts w:ascii="Aptos" w:hAnsi="Aptos" w:cs="Arial"/>
                <w:spacing w:val="-4"/>
                <w:sz w:val="22"/>
                <w:szCs w:val="22"/>
              </w:rPr>
              <w:t>z</w:t>
            </w:r>
            <w:r w:rsidRPr="008A13D5">
              <w:rPr>
                <w:rFonts w:ascii="Aptos" w:hAnsi="Aptos" w:cs="Arial"/>
                <w:spacing w:val="-4"/>
                <w:sz w:val="22"/>
                <w:szCs w:val="22"/>
              </w:rPr>
              <w:t xml:space="preserve">a vsako MKČN (tipsko in rastlinsko) </w:t>
            </w:r>
            <w:r w:rsidRPr="006F7A64">
              <w:rPr>
                <w:rFonts w:ascii="Aptos" w:hAnsi="Aptos" w:cs="Arial"/>
                <w:spacing w:val="-4"/>
                <w:sz w:val="22"/>
                <w:szCs w:val="22"/>
              </w:rPr>
              <w:t xml:space="preserve">v skladu </w:t>
            </w:r>
            <w:r w:rsidR="006F7A64" w:rsidRPr="00476F24">
              <w:rPr>
                <w:rFonts w:ascii="Aptos" w:hAnsi="Aptos" w:cs="Arial"/>
                <w:spacing w:val="-4"/>
                <w:sz w:val="22"/>
                <w:szCs w:val="22"/>
              </w:rPr>
              <w:t>s</w:t>
            </w:r>
            <w:r w:rsidR="00476F24">
              <w:rPr>
                <w:rFonts w:ascii="Aptos" w:hAnsi="Aptos" w:cs="Arial"/>
                <w:spacing w:val="-4"/>
                <w:sz w:val="22"/>
                <w:szCs w:val="22"/>
              </w:rPr>
              <w:t xml:space="preserve"> </w:t>
            </w:r>
            <w:r w:rsidRPr="00476F24">
              <w:rPr>
                <w:rFonts w:ascii="Aptos" w:hAnsi="Aptos" w:cs="Arial"/>
                <w:spacing w:val="-4"/>
                <w:sz w:val="22"/>
                <w:szCs w:val="22"/>
              </w:rPr>
              <w:t>Pravilnikom</w:t>
            </w:r>
            <w:r w:rsidRPr="008A13D5">
              <w:rPr>
                <w:rFonts w:ascii="Aptos" w:hAnsi="Aptos" w:cs="Arial"/>
                <w:spacing w:val="-4"/>
                <w:sz w:val="22"/>
                <w:szCs w:val="22"/>
              </w:rPr>
              <w:t xml:space="preserve"> o prvih meritvah in obratovalnem monitoringu odpadnih voda</w:t>
            </w:r>
          </w:p>
        </w:tc>
        <w:tc>
          <w:tcPr>
            <w:tcW w:w="1081" w:type="dxa"/>
            <w:hideMark/>
          </w:tcPr>
          <w:p w14:paraId="113D2ED2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054" w:type="dxa"/>
            <w:hideMark/>
          </w:tcPr>
          <w:p w14:paraId="7339E5E2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❌</w:t>
            </w:r>
          </w:p>
        </w:tc>
        <w:tc>
          <w:tcPr>
            <w:tcW w:w="1976" w:type="dxa"/>
            <w:tcBorders>
              <w:right w:val="single" w:sz="4" w:space="0" w:color="auto"/>
            </w:tcBorders>
            <w:hideMark/>
          </w:tcPr>
          <w:p w14:paraId="0F3506C4" w14:textId="00722B1F" w:rsidR="000E79F7" w:rsidRPr="000E79F7" w:rsidRDefault="006F7A64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>
              <w:rPr>
                <w:rFonts w:ascii="Aptos" w:hAnsi="Aptos" w:cs="Arial"/>
                <w:iCs/>
                <w:spacing w:val="-4"/>
                <w:sz w:val="22"/>
                <w:szCs w:val="22"/>
              </w:rPr>
              <w:t>Ob vlogi</w:t>
            </w:r>
            <w:r w:rsidR="00F436AC">
              <w:rPr>
                <w:rFonts w:ascii="Aptos" w:hAnsi="Aptos" w:cs="Arial"/>
                <w:iCs/>
                <w:spacing w:val="-4"/>
                <w:sz w:val="22"/>
                <w:szCs w:val="22"/>
              </w:rPr>
              <w:t>,</w:t>
            </w:r>
            <w:r>
              <w:rPr>
                <w:rFonts w:ascii="Aptos" w:hAnsi="Aptos" w:cs="Arial"/>
                <w:iCs/>
                <w:spacing w:val="-4"/>
                <w:sz w:val="22"/>
                <w:szCs w:val="22"/>
              </w:rPr>
              <w:t xml:space="preserve"> o</w:t>
            </w:r>
            <w:r w:rsid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bvezno</w:t>
            </w:r>
            <w:r w:rsidR="002139A1">
              <w:rPr>
                <w:rFonts w:ascii="Aptos" w:hAnsi="Aptos" w:cs="Arial"/>
                <w:iCs/>
                <w:spacing w:val="-4"/>
                <w:sz w:val="22"/>
                <w:szCs w:val="22"/>
              </w:rPr>
              <w:t xml:space="preserve"> </w:t>
            </w:r>
            <w:r w:rsidR="000E79F7"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 xml:space="preserve">pred </w:t>
            </w:r>
            <w:r w:rsid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podpisom pogodbe</w:t>
            </w:r>
            <w:r w:rsidR="002139A1" w:rsidRPr="008A13D5">
              <w:rPr>
                <w:rFonts w:ascii="Aptos" w:hAnsi="Aptos" w:cs="Arial"/>
                <w:spacing w:val="-4"/>
                <w:sz w:val="22"/>
                <w:szCs w:val="22"/>
              </w:rPr>
              <w:t xml:space="preserve"> </w:t>
            </w:r>
          </w:p>
        </w:tc>
      </w:tr>
      <w:tr w:rsidR="000E79F7" w:rsidRPr="000E79F7" w14:paraId="255966A8" w14:textId="77777777" w:rsidTr="00F436AC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0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48A3DF73" w14:textId="12BE6730" w:rsidR="000E79F7" w:rsidRPr="000E79F7" w:rsidRDefault="000E79F7" w:rsidP="000E79F7">
            <w:pPr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11</w:t>
            </w:r>
            <w:r w:rsidR="00F42A01">
              <w:rPr>
                <w:rFonts w:ascii="Aptos" w:hAnsi="Aptos" w:cs="Arial"/>
                <w:iCs/>
                <w:spacing w:val="-4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hideMark/>
          </w:tcPr>
          <w:p w14:paraId="51C02AE6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Izjava o zaključku naložbe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hideMark/>
          </w:tcPr>
          <w:p w14:paraId="543AA5E6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hideMark/>
          </w:tcPr>
          <w:p w14:paraId="68FB5B6B" w14:textId="77777777" w:rsidR="000E79F7" w:rsidRPr="000E79F7" w:rsidRDefault="000E79F7" w:rsidP="000E79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Segoe UI Emoji" w:hAnsi="Segoe UI Emoji" w:cs="Segoe UI Emoji"/>
                <w:iCs/>
                <w:spacing w:val="-4"/>
                <w:sz w:val="22"/>
                <w:szCs w:val="22"/>
              </w:rPr>
              <w:t>✔️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0DEF032C" w14:textId="77777777" w:rsidR="000E79F7" w:rsidRPr="000E79F7" w:rsidRDefault="000E79F7" w:rsidP="000E7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iCs/>
                <w:spacing w:val="-4"/>
                <w:sz w:val="22"/>
                <w:szCs w:val="22"/>
              </w:rPr>
            </w:pPr>
            <w:r w:rsidRPr="000E79F7">
              <w:rPr>
                <w:rFonts w:ascii="Aptos" w:hAnsi="Aptos" w:cs="Arial"/>
                <w:iCs/>
                <w:spacing w:val="-4"/>
                <w:sz w:val="22"/>
                <w:szCs w:val="22"/>
              </w:rPr>
              <w:t>Vedno obvezno</w:t>
            </w:r>
          </w:p>
        </w:tc>
      </w:tr>
    </w:tbl>
    <w:p w14:paraId="3C40DE1A" w14:textId="77777777" w:rsidR="000E79F7" w:rsidRDefault="000E79F7" w:rsidP="00170611">
      <w:pPr>
        <w:rPr>
          <w:rFonts w:asciiTheme="minorHAnsi" w:hAnsiTheme="minorHAnsi" w:cs="Arial"/>
          <w:i/>
          <w:spacing w:val="-4"/>
          <w:sz w:val="16"/>
          <w:szCs w:val="16"/>
        </w:rPr>
      </w:pPr>
    </w:p>
    <w:p w14:paraId="572FC530" w14:textId="0256E456" w:rsidR="00A15D05" w:rsidRPr="00B3327C" w:rsidRDefault="00F6488F" w:rsidP="00170611">
      <w:pPr>
        <w:rPr>
          <w:rFonts w:asciiTheme="minorHAnsi" w:hAnsiTheme="minorHAnsi" w:cs="Arial"/>
          <w:i/>
          <w:spacing w:val="-4"/>
          <w:sz w:val="16"/>
          <w:szCs w:val="16"/>
        </w:rPr>
      </w:pPr>
      <w:r w:rsidRPr="00750F0E">
        <w:rPr>
          <w:rFonts w:asciiTheme="minorHAnsi" w:hAnsiTheme="minorHAnsi" w:cs="Arial"/>
          <w:b/>
          <w:bCs/>
          <w:i/>
          <w:spacing w:val="-4"/>
          <w:sz w:val="22"/>
          <w:szCs w:val="22"/>
        </w:rPr>
        <w:t>Priložene izjave izpolnite s čitljivimi tiskanimi črkami in priložite vso zahtevano dokumentacijo!</w:t>
      </w:r>
    </w:p>
    <w:p w14:paraId="273C1FA4" w14:textId="77777777" w:rsidR="00341546" w:rsidRPr="00B3327C" w:rsidRDefault="00341546" w:rsidP="001C5845">
      <w:pPr>
        <w:rPr>
          <w:rFonts w:asciiTheme="minorHAnsi" w:hAnsiTheme="minorHAnsi" w:cs="Arial"/>
          <w:spacing w:val="-4"/>
          <w:sz w:val="24"/>
        </w:rPr>
      </w:pPr>
    </w:p>
    <w:p w14:paraId="48969E6F" w14:textId="77777777" w:rsidR="001C5845" w:rsidRPr="00B3327C" w:rsidRDefault="001C5845" w:rsidP="006D3E69">
      <w:pPr>
        <w:spacing w:after="120"/>
        <w:rPr>
          <w:rFonts w:asciiTheme="minorHAnsi" w:hAnsiTheme="minorHAnsi" w:cs="Arial"/>
          <w:b/>
          <w:bCs/>
          <w:i/>
          <w:spacing w:val="-4"/>
          <w:sz w:val="24"/>
          <w:szCs w:val="24"/>
          <w:u w:val="single"/>
        </w:rPr>
      </w:pPr>
      <w:r w:rsidRPr="00B3327C">
        <w:rPr>
          <w:rFonts w:asciiTheme="minorHAnsi" w:hAnsiTheme="minorHAnsi" w:cs="Arial"/>
          <w:b/>
          <w:bCs/>
          <w:i/>
          <w:spacing w:val="-4"/>
          <w:sz w:val="24"/>
          <w:szCs w:val="24"/>
          <w:u w:val="single"/>
        </w:rPr>
        <w:t xml:space="preserve">(izpolni </w:t>
      </w:r>
      <w:r w:rsidR="009E3953" w:rsidRPr="00B3327C">
        <w:rPr>
          <w:rFonts w:asciiTheme="minorHAnsi" w:hAnsiTheme="minorHAnsi" w:cs="Arial"/>
          <w:b/>
          <w:bCs/>
          <w:i/>
          <w:spacing w:val="-4"/>
          <w:sz w:val="24"/>
          <w:szCs w:val="24"/>
          <w:u w:val="single"/>
        </w:rPr>
        <w:t>KOMISIJA</w:t>
      </w:r>
      <w:r w:rsidRPr="00B3327C">
        <w:rPr>
          <w:rFonts w:asciiTheme="minorHAnsi" w:hAnsiTheme="minorHAnsi" w:cs="Arial"/>
          <w:b/>
          <w:bCs/>
          <w:i/>
          <w:spacing w:val="-4"/>
          <w:sz w:val="24"/>
          <w:szCs w:val="24"/>
          <w:u w:val="single"/>
        </w:rPr>
        <w:t>)</w:t>
      </w:r>
    </w:p>
    <w:tbl>
      <w:tblPr>
        <w:tblW w:w="91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1"/>
        <w:gridCol w:w="435"/>
        <w:gridCol w:w="3879"/>
      </w:tblGrid>
      <w:tr w:rsidR="001C5845" w:rsidRPr="00B3327C" w14:paraId="3A040DA0" w14:textId="77777777" w:rsidTr="000C46B7">
        <w:tc>
          <w:tcPr>
            <w:tcW w:w="4871" w:type="dxa"/>
            <w:tcBorders>
              <w:top w:val="single" w:sz="4" w:space="0" w:color="auto"/>
              <w:left w:val="single" w:sz="4" w:space="0" w:color="auto"/>
            </w:tcBorders>
          </w:tcPr>
          <w:p w14:paraId="6935CA20" w14:textId="736AFDCF" w:rsidR="001C5845" w:rsidRPr="00F27C86" w:rsidRDefault="001C5845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Vloga je pravočasna</w:t>
            </w:r>
            <w:r w:rsidR="00F27C86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:</w:t>
            </w:r>
          </w:p>
          <w:p w14:paraId="4F981507" w14:textId="77777777" w:rsidR="001C5845" w:rsidRPr="00F27C86" w:rsidRDefault="001C5845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186B7A7F" w14:textId="77777777" w:rsidR="001C5845" w:rsidRPr="006D17B7" w:rsidRDefault="001C5845" w:rsidP="003D7F12">
            <w:pPr>
              <w:jc w:val="center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DA</w:t>
            </w:r>
          </w:p>
        </w:tc>
        <w:tc>
          <w:tcPr>
            <w:tcW w:w="3879" w:type="dxa"/>
            <w:tcBorders>
              <w:top w:val="single" w:sz="4" w:space="0" w:color="auto"/>
              <w:right w:val="single" w:sz="4" w:space="0" w:color="auto"/>
            </w:tcBorders>
          </w:tcPr>
          <w:p w14:paraId="6E472284" w14:textId="77777777" w:rsidR="001C5845" w:rsidRPr="006D17B7" w:rsidRDefault="001C5845" w:rsidP="003D7F12">
            <w:pPr>
              <w:jc w:val="center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NE</w:t>
            </w:r>
          </w:p>
        </w:tc>
      </w:tr>
      <w:tr w:rsidR="001C5845" w:rsidRPr="00B3327C" w14:paraId="5CF376BC" w14:textId="77777777" w:rsidTr="000C46B7">
        <w:tc>
          <w:tcPr>
            <w:tcW w:w="4871" w:type="dxa"/>
            <w:tcBorders>
              <w:left w:val="single" w:sz="4" w:space="0" w:color="auto"/>
            </w:tcBorders>
          </w:tcPr>
          <w:p w14:paraId="2CC8701C" w14:textId="3444F148" w:rsidR="001C5845" w:rsidRPr="00F27C86" w:rsidRDefault="001C5845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Vloga je popolna</w:t>
            </w:r>
            <w:r w:rsidR="00F27C86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(</w:t>
            </w:r>
            <w:r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priloge od 1</w:t>
            </w:r>
            <w:r w:rsidR="00F27C86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–</w:t>
            </w:r>
            <w:r w:rsidR="009B6D61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11</w:t>
            </w:r>
            <w:r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)</w:t>
            </w:r>
            <w:r w:rsid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:</w:t>
            </w:r>
          </w:p>
          <w:p w14:paraId="2081B8B7" w14:textId="77777777" w:rsidR="003D7F12" w:rsidRPr="00F27C86" w:rsidRDefault="003D7F12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435" w:type="dxa"/>
          </w:tcPr>
          <w:p w14:paraId="2B981674" w14:textId="77777777" w:rsidR="001C5845" w:rsidRPr="006D17B7" w:rsidRDefault="001C5845" w:rsidP="003D7F12">
            <w:pPr>
              <w:jc w:val="center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DA</w:t>
            </w:r>
          </w:p>
        </w:tc>
        <w:tc>
          <w:tcPr>
            <w:tcW w:w="3879" w:type="dxa"/>
            <w:tcBorders>
              <w:right w:val="single" w:sz="4" w:space="0" w:color="auto"/>
            </w:tcBorders>
          </w:tcPr>
          <w:p w14:paraId="04A22F0B" w14:textId="370F242F" w:rsidR="00F27C86" w:rsidRPr="006D17B7" w:rsidRDefault="001C5845" w:rsidP="00F27C86">
            <w:pPr>
              <w:jc w:val="center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NE</w:t>
            </w:r>
          </w:p>
        </w:tc>
      </w:tr>
      <w:tr w:rsidR="00F27C86" w:rsidRPr="00B3327C" w14:paraId="04F8F0FA" w14:textId="77777777" w:rsidTr="000C46B7">
        <w:tc>
          <w:tcPr>
            <w:tcW w:w="4871" w:type="dxa"/>
            <w:tcBorders>
              <w:left w:val="single" w:sz="4" w:space="0" w:color="auto"/>
            </w:tcBorders>
          </w:tcPr>
          <w:p w14:paraId="2693386E" w14:textId="77777777" w:rsidR="00F27C86" w:rsidRPr="00F27C86" w:rsidRDefault="00F27C86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435" w:type="dxa"/>
          </w:tcPr>
          <w:p w14:paraId="78E89F69" w14:textId="77777777" w:rsidR="00F27C86" w:rsidRPr="006D17B7" w:rsidRDefault="00F27C86" w:rsidP="003D7F12">
            <w:pPr>
              <w:jc w:val="center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3879" w:type="dxa"/>
            <w:tcBorders>
              <w:right w:val="single" w:sz="4" w:space="0" w:color="auto"/>
            </w:tcBorders>
          </w:tcPr>
          <w:p w14:paraId="0F387BFA" w14:textId="084647EE" w:rsidR="00F27C86" w:rsidRPr="006D17B7" w:rsidRDefault="00F27C86" w:rsidP="00F27C86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Manjka (št. priloge):</w:t>
            </w:r>
            <w:r w:rsidR="006D3E69"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_______________</w:t>
            </w:r>
          </w:p>
        </w:tc>
      </w:tr>
      <w:tr w:rsidR="001C5845" w:rsidRPr="00B3327C" w14:paraId="63CA8380" w14:textId="77777777" w:rsidTr="000C46B7">
        <w:trPr>
          <w:trHeight w:val="371"/>
        </w:trPr>
        <w:tc>
          <w:tcPr>
            <w:tcW w:w="4871" w:type="dxa"/>
            <w:tcBorders>
              <w:left w:val="single" w:sz="4" w:space="0" w:color="auto"/>
            </w:tcBorders>
            <w:vAlign w:val="bottom"/>
          </w:tcPr>
          <w:p w14:paraId="0BDB6AED" w14:textId="77777777" w:rsidR="00F27C86" w:rsidRDefault="00F27C86" w:rsidP="00F27C86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  <w:p w14:paraId="56FFB7E6" w14:textId="7BA1B573" w:rsidR="00F27C86" w:rsidRPr="00F27C86" w:rsidRDefault="001C5845" w:rsidP="00F27C86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Višina plačanega računa</w:t>
            </w:r>
            <w:r w:rsid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(priloga </w:t>
            </w:r>
            <w:r w:rsidR="00A25BFA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6</w:t>
            </w:r>
            <w:r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)</w:t>
            </w:r>
            <w:r w:rsid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:</w:t>
            </w:r>
          </w:p>
        </w:tc>
        <w:tc>
          <w:tcPr>
            <w:tcW w:w="435" w:type="dxa"/>
            <w:vAlign w:val="bottom"/>
          </w:tcPr>
          <w:p w14:paraId="2B3ECDBF" w14:textId="77777777" w:rsidR="001C5845" w:rsidRPr="006D17B7" w:rsidRDefault="001C5845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387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5D0861" w14:textId="77777777" w:rsidR="00F27C86" w:rsidRPr="006D17B7" w:rsidRDefault="001C5845" w:rsidP="003D7F12">
            <w:pPr>
              <w:jc w:val="right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          </w:t>
            </w:r>
            <w:r w:rsidR="00931D43"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                            </w:t>
            </w:r>
          </w:p>
          <w:p w14:paraId="2367E50A" w14:textId="3C175831" w:rsidR="00F27C86" w:rsidRPr="006D17B7" w:rsidRDefault="00931D43" w:rsidP="00F27C86">
            <w:pPr>
              <w:jc w:val="right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EUR</w:t>
            </w:r>
          </w:p>
        </w:tc>
      </w:tr>
      <w:tr w:rsidR="001C5845" w:rsidRPr="00B3327C" w14:paraId="1197CD2B" w14:textId="77777777" w:rsidTr="000C46B7">
        <w:tc>
          <w:tcPr>
            <w:tcW w:w="4871" w:type="dxa"/>
            <w:tcBorders>
              <w:left w:val="single" w:sz="4" w:space="0" w:color="auto"/>
            </w:tcBorders>
            <w:vAlign w:val="bottom"/>
          </w:tcPr>
          <w:p w14:paraId="4E7BC9B4" w14:textId="77777777" w:rsidR="00F27C86" w:rsidRPr="00F27C86" w:rsidRDefault="00F27C86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  <w:p w14:paraId="6B23C1A7" w14:textId="1891EA35" w:rsidR="001C5845" w:rsidRPr="00F27C86" w:rsidRDefault="001C5845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Odobrena višina </w:t>
            </w:r>
            <w:r w:rsidR="00931D43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finančnih sredstev</w:t>
            </w:r>
            <w:r w:rsidR="00F27C86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(</w:t>
            </w:r>
            <w:r w:rsidR="00931D43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v</w:t>
            </w:r>
            <w:r w:rsidR="00F27C86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931D43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%</w:t>
            </w:r>
            <w:r w:rsidR="00F27C86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)</w:t>
            </w:r>
            <w:r w:rsid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:</w:t>
            </w:r>
          </w:p>
        </w:tc>
        <w:tc>
          <w:tcPr>
            <w:tcW w:w="435" w:type="dxa"/>
            <w:vAlign w:val="bottom"/>
          </w:tcPr>
          <w:p w14:paraId="55C9230C" w14:textId="77777777" w:rsidR="001C5845" w:rsidRPr="006D17B7" w:rsidRDefault="001C5845" w:rsidP="003D7F12">
            <w:pPr>
              <w:rPr>
                <w:rFonts w:asciiTheme="minorHAnsi" w:hAnsiTheme="minorHAnsi" w:cs="Arial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4D76" w14:textId="77777777" w:rsidR="00F27C86" w:rsidRPr="006D17B7" w:rsidRDefault="001C5845" w:rsidP="003D7F12">
            <w:pPr>
              <w:jc w:val="right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                                </w:t>
            </w:r>
          </w:p>
          <w:p w14:paraId="2052551C" w14:textId="417DD971" w:rsidR="00F27C86" w:rsidRPr="006D17B7" w:rsidRDefault="001C5845" w:rsidP="00F27C86">
            <w:pPr>
              <w:jc w:val="right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%</w:t>
            </w:r>
          </w:p>
        </w:tc>
      </w:tr>
      <w:tr w:rsidR="001C5845" w:rsidRPr="00B3327C" w14:paraId="6255818B" w14:textId="77777777" w:rsidTr="000C46B7">
        <w:tc>
          <w:tcPr>
            <w:tcW w:w="4871" w:type="dxa"/>
            <w:tcBorders>
              <w:left w:val="single" w:sz="4" w:space="0" w:color="auto"/>
            </w:tcBorders>
            <w:vAlign w:val="bottom"/>
          </w:tcPr>
          <w:p w14:paraId="07A6B4BB" w14:textId="77777777" w:rsidR="00877A7A" w:rsidRPr="00F27C86" w:rsidRDefault="00877A7A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  <w:p w14:paraId="21700FB3" w14:textId="3C69CA2C" w:rsidR="001C5845" w:rsidRPr="00F27C86" w:rsidRDefault="001C5845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Odobrena višina finanč</w:t>
            </w:r>
            <w:r w:rsidR="00931D43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nih sredstev </w:t>
            </w:r>
            <w:r w:rsidR="00F27C86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(</w:t>
            </w:r>
            <w:r w:rsidR="00931D43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v EUR</w:t>
            </w:r>
            <w:r w:rsidR="00F27C86" w:rsidRP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)</w:t>
            </w:r>
            <w:r w:rsidR="00F27C86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:</w:t>
            </w:r>
          </w:p>
        </w:tc>
        <w:tc>
          <w:tcPr>
            <w:tcW w:w="435" w:type="dxa"/>
            <w:vAlign w:val="bottom"/>
          </w:tcPr>
          <w:p w14:paraId="63170E7B" w14:textId="77777777" w:rsidR="001C5845" w:rsidRPr="006D17B7" w:rsidRDefault="001C5845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18F9" w14:textId="77777777" w:rsidR="00F27C86" w:rsidRPr="006D17B7" w:rsidRDefault="001C5845" w:rsidP="003D7F12">
            <w:pPr>
              <w:jc w:val="right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="00166DF4"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                           </w:t>
            </w:r>
          </w:p>
          <w:p w14:paraId="06937754" w14:textId="2A1BECD2" w:rsidR="006D3E69" w:rsidRPr="006D17B7" w:rsidRDefault="00166DF4" w:rsidP="000C46B7">
            <w:pPr>
              <w:jc w:val="right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E</w:t>
            </w:r>
            <w:r w:rsidR="00931D43"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U</w:t>
            </w:r>
            <w:r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R</w:t>
            </w:r>
            <w:r w:rsidR="006D3E69" w:rsidRPr="006D17B7"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</w:tr>
      <w:tr w:rsidR="000C46B7" w:rsidRPr="00B3327C" w14:paraId="71F618DF" w14:textId="77777777" w:rsidTr="000C46B7">
        <w:tc>
          <w:tcPr>
            <w:tcW w:w="487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E1005F8" w14:textId="77777777" w:rsidR="000C46B7" w:rsidRDefault="000C46B7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  <w:p w14:paraId="1CF4DF43" w14:textId="2FDF7153" w:rsidR="000C46B7" w:rsidRPr="00F27C86" w:rsidRDefault="000C46B7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  <w:t>Opombe komisije:</w:t>
            </w:r>
          </w:p>
        </w:tc>
        <w:tc>
          <w:tcPr>
            <w:tcW w:w="435" w:type="dxa"/>
            <w:tcBorders>
              <w:bottom w:val="single" w:sz="4" w:space="0" w:color="auto"/>
            </w:tcBorders>
            <w:vAlign w:val="bottom"/>
          </w:tcPr>
          <w:p w14:paraId="7925C469" w14:textId="77777777" w:rsidR="000C46B7" w:rsidRPr="006D17B7" w:rsidRDefault="000C46B7" w:rsidP="003D7F12">
            <w:pPr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DD64" w14:textId="77777777" w:rsidR="000C46B7" w:rsidRPr="006D17B7" w:rsidRDefault="000C46B7" w:rsidP="003D7F12">
            <w:pPr>
              <w:jc w:val="right"/>
              <w:rPr>
                <w:rFonts w:asciiTheme="minorHAnsi" w:hAnsiTheme="minorHAnsi" w:cs="Arial"/>
                <w:b/>
                <w:bCs/>
                <w:spacing w:val="-4"/>
                <w:sz w:val="24"/>
                <w:szCs w:val="24"/>
              </w:rPr>
            </w:pPr>
          </w:p>
        </w:tc>
      </w:tr>
    </w:tbl>
    <w:p w14:paraId="05579BE6" w14:textId="77777777" w:rsidR="002404A0" w:rsidRDefault="002404A0" w:rsidP="002404A0">
      <w:pPr>
        <w:jc w:val="both"/>
        <w:rPr>
          <w:rFonts w:asciiTheme="minorHAnsi" w:hAnsiTheme="minorHAnsi" w:cs="Arial"/>
          <w:spacing w:val="-4"/>
          <w:sz w:val="15"/>
          <w:szCs w:val="15"/>
        </w:rPr>
      </w:pPr>
    </w:p>
    <w:tbl>
      <w:tblPr>
        <w:tblStyle w:val="Tabelasvetlamrea1poudarek4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60CAF3" w:themeColor="accent4" w:themeTint="99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55"/>
        <w:gridCol w:w="2018"/>
        <w:gridCol w:w="2584"/>
        <w:gridCol w:w="2728"/>
      </w:tblGrid>
      <w:tr w:rsidR="00E31AA0" w:rsidRPr="00171606" w14:paraId="36431682" w14:textId="77777777" w:rsidTr="00A8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5" w:type="dxa"/>
            <w:gridSpan w:val="4"/>
          </w:tcPr>
          <w:p w14:paraId="493FF912" w14:textId="47713D0B" w:rsidR="00E31AA0" w:rsidRPr="00171606" w:rsidRDefault="00E31AA0" w:rsidP="00573173">
            <w:pPr>
              <w:rPr>
                <w:rFonts w:asciiTheme="minorHAnsi" w:hAnsiTheme="minorHAnsi"/>
                <w:iCs/>
                <w:spacing w:val="-4"/>
                <w:sz w:val="24"/>
                <w:szCs w:val="24"/>
              </w:rPr>
            </w:pPr>
            <w:r w:rsidRPr="00171606">
              <w:rPr>
                <w:rFonts w:asciiTheme="minorHAnsi" w:hAnsiTheme="minorHAnsi" w:cs="Arial"/>
                <w:spacing w:val="-4"/>
                <w:sz w:val="24"/>
                <w:szCs w:val="24"/>
              </w:rPr>
              <w:t xml:space="preserve">Kraj, datum:  </w:t>
            </w:r>
          </w:p>
        </w:tc>
      </w:tr>
      <w:tr w:rsidR="00171606" w:rsidRPr="00171606" w14:paraId="01BDA647" w14:textId="77777777" w:rsidTr="00E31AA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5" w:type="dxa"/>
            <w:tcBorders>
              <w:top w:val="none" w:sz="0" w:space="0" w:color="auto"/>
            </w:tcBorders>
          </w:tcPr>
          <w:p w14:paraId="46C35371" w14:textId="576AF8CF" w:rsidR="00171606" w:rsidRPr="00171606" w:rsidRDefault="00171606" w:rsidP="00573173">
            <w:pPr>
              <w:rPr>
                <w:rFonts w:asciiTheme="minorHAnsi" w:hAnsiTheme="minorHAnsi"/>
                <w:spacing w:val="-4"/>
                <w:sz w:val="24"/>
                <w:szCs w:val="24"/>
              </w:rPr>
            </w:pPr>
            <w:r w:rsidRPr="00171606">
              <w:rPr>
                <w:rFonts w:asciiTheme="minorHAnsi" w:hAnsiTheme="minorHAnsi"/>
                <w:spacing w:val="-4"/>
                <w:sz w:val="24"/>
                <w:szCs w:val="24"/>
              </w:rPr>
              <w:t>Člani komisije: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14:paraId="4E64E433" w14:textId="77777777" w:rsidR="00171606" w:rsidRPr="00171606" w:rsidRDefault="00171606" w:rsidP="00573173">
            <w:pPr>
              <w:spacing w:before="12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pacing w:val="-4"/>
                <w:sz w:val="24"/>
                <w:szCs w:val="24"/>
              </w:rPr>
            </w:pPr>
          </w:p>
          <w:p w14:paraId="2463B3F3" w14:textId="46233946" w:rsidR="00171606" w:rsidRPr="00171606" w:rsidRDefault="00171606" w:rsidP="00573173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Cs/>
                <w:spacing w:val="-4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</w:tcBorders>
          </w:tcPr>
          <w:p w14:paraId="19A8400D" w14:textId="77777777" w:rsidR="00171606" w:rsidRPr="00171606" w:rsidRDefault="00171606" w:rsidP="00573173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Cs/>
                <w:spacing w:val="-4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728" w:type="dxa"/>
            <w:tcBorders>
              <w:top w:val="single" w:sz="4" w:space="0" w:color="auto"/>
            </w:tcBorders>
          </w:tcPr>
          <w:p w14:paraId="1FFB2B6D" w14:textId="64CFF99F" w:rsidR="00171606" w:rsidRPr="00171606" w:rsidRDefault="00171606" w:rsidP="00573173">
            <w:pPr>
              <w:rPr>
                <w:rFonts w:asciiTheme="minorHAnsi" w:hAnsiTheme="minorHAnsi"/>
                <w:iCs/>
                <w:spacing w:val="-4"/>
                <w:sz w:val="24"/>
                <w:szCs w:val="24"/>
              </w:rPr>
            </w:pPr>
          </w:p>
        </w:tc>
      </w:tr>
    </w:tbl>
    <w:p w14:paraId="0772428E" w14:textId="77777777" w:rsidR="00FB3332" w:rsidRDefault="00FB3332" w:rsidP="002404A0">
      <w:pPr>
        <w:jc w:val="both"/>
        <w:rPr>
          <w:rFonts w:asciiTheme="minorHAnsi" w:hAnsiTheme="minorHAnsi" w:cs="Arial"/>
          <w:spacing w:val="-4"/>
          <w:sz w:val="15"/>
          <w:szCs w:val="15"/>
        </w:rPr>
      </w:pPr>
    </w:p>
    <w:p w14:paraId="0671A630" w14:textId="77777777" w:rsidR="00FB3332" w:rsidRDefault="00FB3332" w:rsidP="002404A0">
      <w:pPr>
        <w:jc w:val="both"/>
        <w:rPr>
          <w:rFonts w:asciiTheme="minorHAnsi" w:hAnsiTheme="minorHAnsi" w:cs="Arial"/>
          <w:spacing w:val="-4"/>
          <w:sz w:val="15"/>
          <w:szCs w:val="15"/>
        </w:rPr>
      </w:pPr>
    </w:p>
    <w:p w14:paraId="37EB1715" w14:textId="77777777" w:rsidR="00FB3332" w:rsidRDefault="00FB3332" w:rsidP="002404A0">
      <w:pPr>
        <w:jc w:val="both"/>
        <w:rPr>
          <w:rFonts w:asciiTheme="minorHAnsi" w:hAnsiTheme="minorHAnsi" w:cs="Arial"/>
          <w:spacing w:val="-4"/>
          <w:sz w:val="15"/>
          <w:szCs w:val="15"/>
        </w:rPr>
      </w:pPr>
    </w:p>
    <w:p w14:paraId="129B11E3" w14:textId="77777777" w:rsidR="00F6488F" w:rsidRDefault="00F6488F" w:rsidP="002404A0">
      <w:pPr>
        <w:jc w:val="both"/>
        <w:rPr>
          <w:rFonts w:asciiTheme="minorHAnsi" w:hAnsiTheme="minorHAnsi" w:cs="Arial"/>
          <w:spacing w:val="-4"/>
          <w:sz w:val="15"/>
          <w:szCs w:val="15"/>
        </w:rPr>
      </w:pPr>
    </w:p>
    <w:p w14:paraId="5604CB6A" w14:textId="2E6DABC5" w:rsidR="00037C6D" w:rsidRPr="00037C6D" w:rsidRDefault="00037C6D" w:rsidP="00961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AEDFB" w:themeFill="accent4" w:themeFillTint="33"/>
        <w:tabs>
          <w:tab w:val="left" w:pos="1701"/>
        </w:tabs>
        <w:spacing w:before="120" w:after="120"/>
        <w:jc w:val="right"/>
        <w:rPr>
          <w:rFonts w:asciiTheme="minorHAnsi" w:hAnsiTheme="minorHAnsi" w:cs="Arial"/>
          <w:b/>
          <w:bCs/>
          <w:spacing w:val="-4"/>
          <w:sz w:val="24"/>
          <w:szCs w:val="24"/>
        </w:rPr>
      </w:pPr>
      <w:r w:rsidRPr="00037C6D">
        <w:rPr>
          <w:rFonts w:asciiTheme="minorHAnsi" w:hAnsiTheme="minorHAnsi" w:cs="Arial"/>
          <w:b/>
          <w:bCs/>
          <w:spacing w:val="-4"/>
          <w:sz w:val="24"/>
          <w:szCs w:val="24"/>
        </w:rPr>
        <w:t xml:space="preserve">Izjava </w:t>
      </w:r>
      <w:r w:rsidR="008A13D5">
        <w:rPr>
          <w:rFonts w:asciiTheme="minorHAnsi" w:hAnsiTheme="minorHAnsi" w:cs="Arial"/>
          <w:b/>
          <w:bCs/>
          <w:spacing w:val="-4"/>
          <w:sz w:val="24"/>
          <w:szCs w:val="24"/>
        </w:rPr>
        <w:t>lastnika nepremičnine</w:t>
      </w:r>
      <w:r w:rsidR="00BC1EAF">
        <w:rPr>
          <w:rFonts w:asciiTheme="minorHAnsi" w:hAnsiTheme="minorHAnsi" w:cs="Arial"/>
          <w:b/>
          <w:bCs/>
          <w:spacing w:val="-4"/>
          <w:sz w:val="24"/>
          <w:szCs w:val="24"/>
        </w:rPr>
        <w:t xml:space="preserve"> – Priloga 3</w:t>
      </w:r>
    </w:p>
    <w:p w14:paraId="397F9923" w14:textId="77777777" w:rsidR="008A59CD" w:rsidRPr="00E41CF3" w:rsidRDefault="008A59CD" w:rsidP="00DD3248">
      <w:pPr>
        <w:tabs>
          <w:tab w:val="left" w:pos="1701"/>
        </w:tabs>
        <w:spacing w:before="120"/>
        <w:jc w:val="both"/>
        <w:rPr>
          <w:rFonts w:asciiTheme="minorHAnsi" w:hAnsiTheme="minorHAnsi" w:cs="Arial"/>
          <w:b/>
          <w:bCs/>
          <w:spacing w:val="-4"/>
          <w:sz w:val="24"/>
          <w:szCs w:val="24"/>
        </w:rPr>
      </w:pPr>
    </w:p>
    <w:p w14:paraId="0E816118" w14:textId="47D3CF7A" w:rsidR="00EA6C8A" w:rsidRPr="00E41CF3" w:rsidRDefault="00FB3332" w:rsidP="00DD3248">
      <w:pPr>
        <w:tabs>
          <w:tab w:val="left" w:pos="1701"/>
        </w:tabs>
        <w:spacing w:before="120"/>
        <w:jc w:val="both"/>
        <w:rPr>
          <w:rFonts w:asciiTheme="minorHAnsi" w:hAnsiTheme="minorHAnsi" w:cs="Arial"/>
          <w:b/>
          <w:bCs/>
          <w:spacing w:val="-4"/>
          <w:sz w:val="24"/>
          <w:szCs w:val="24"/>
        </w:rPr>
      </w:pPr>
      <w:r w:rsidRPr="00E41CF3">
        <w:rPr>
          <w:rFonts w:asciiTheme="minorHAnsi" w:hAnsiTheme="minorHAnsi" w:cs="Arial"/>
          <w:b/>
          <w:bCs/>
          <w:spacing w:val="-4"/>
          <w:sz w:val="24"/>
          <w:szCs w:val="24"/>
        </w:rPr>
        <w:t>Lastnik nepremičnine</w:t>
      </w:r>
      <w:r w:rsidR="00037C6D" w:rsidRPr="00E41CF3">
        <w:rPr>
          <w:rFonts w:asciiTheme="minorHAnsi" w:hAnsiTheme="minorHAnsi" w:cs="Arial"/>
          <w:b/>
          <w:bCs/>
          <w:spacing w:val="-4"/>
          <w:sz w:val="24"/>
          <w:szCs w:val="24"/>
        </w:rPr>
        <w:t>:</w:t>
      </w:r>
    </w:p>
    <w:p w14:paraId="14769689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2479BDD1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_____________________</w:t>
      </w:r>
      <w:r w:rsidR="009E3953" w:rsidRPr="00B3327C">
        <w:rPr>
          <w:rFonts w:asciiTheme="minorHAnsi" w:hAnsiTheme="minorHAnsi" w:cs="Arial"/>
          <w:spacing w:val="-4"/>
          <w:sz w:val="24"/>
          <w:szCs w:val="24"/>
        </w:rPr>
        <w:t>___________________</w:t>
      </w:r>
    </w:p>
    <w:p w14:paraId="6D73CFAB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0EF2BDAC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_____________________</w:t>
      </w:r>
      <w:r w:rsidR="009E3953" w:rsidRPr="00B3327C">
        <w:rPr>
          <w:rFonts w:asciiTheme="minorHAnsi" w:hAnsiTheme="minorHAnsi" w:cs="Arial"/>
          <w:spacing w:val="-4"/>
          <w:sz w:val="24"/>
          <w:szCs w:val="24"/>
        </w:rPr>
        <w:t>___________________</w:t>
      </w:r>
    </w:p>
    <w:p w14:paraId="11632E5A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24F5F562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_____________________</w:t>
      </w:r>
      <w:r w:rsidR="009E3953" w:rsidRPr="00B3327C">
        <w:rPr>
          <w:rFonts w:asciiTheme="minorHAnsi" w:hAnsiTheme="minorHAnsi" w:cs="Arial"/>
          <w:spacing w:val="-4"/>
          <w:sz w:val="24"/>
          <w:szCs w:val="24"/>
        </w:rPr>
        <w:t>___________________</w:t>
      </w:r>
    </w:p>
    <w:p w14:paraId="0AD37D68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E7EB939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0E94B3A0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79BBB499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310C499E" w14:textId="77777777" w:rsidR="00EA6C8A" w:rsidRPr="00B3327C" w:rsidRDefault="00EA6C8A" w:rsidP="00EA6C8A">
      <w:pPr>
        <w:jc w:val="center"/>
        <w:rPr>
          <w:rFonts w:asciiTheme="minorHAnsi" w:hAnsiTheme="minorHAnsi" w:cs="Arial"/>
          <w:b/>
          <w:spacing w:val="-4"/>
          <w:sz w:val="24"/>
          <w:szCs w:val="24"/>
        </w:rPr>
      </w:pPr>
      <w:r w:rsidRPr="00B3327C">
        <w:rPr>
          <w:rFonts w:asciiTheme="minorHAnsi" w:hAnsiTheme="minorHAnsi" w:cs="Arial"/>
          <w:b/>
          <w:spacing w:val="-4"/>
          <w:sz w:val="24"/>
          <w:szCs w:val="24"/>
        </w:rPr>
        <w:t>IZJAVA</w:t>
      </w:r>
    </w:p>
    <w:p w14:paraId="3F710BF0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35098A35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4A07E00E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0874DAFC" w14:textId="44AA19BE" w:rsidR="00E41CF3" w:rsidRDefault="00A47BB2" w:rsidP="008A13D5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Izjavljam, da sem seznanjen</w:t>
      </w:r>
      <w:r w:rsidR="00EA6C8A" w:rsidRPr="00B3327C">
        <w:rPr>
          <w:rFonts w:asciiTheme="minorHAnsi" w:hAnsiTheme="minorHAnsi" w:cs="Arial"/>
          <w:spacing w:val="-4"/>
          <w:sz w:val="24"/>
          <w:szCs w:val="24"/>
        </w:rPr>
        <w:t xml:space="preserve"> z vrs</w:t>
      </w:r>
      <w:r w:rsidR="000C3BA6" w:rsidRPr="00B3327C">
        <w:rPr>
          <w:rFonts w:asciiTheme="minorHAnsi" w:hAnsiTheme="minorHAnsi" w:cs="Arial"/>
          <w:spacing w:val="-4"/>
          <w:sz w:val="24"/>
          <w:szCs w:val="24"/>
        </w:rPr>
        <w:t xml:space="preserve">to in obsegom del </w:t>
      </w:r>
      <w:r w:rsidR="00EA6C8A" w:rsidRPr="00B3327C">
        <w:rPr>
          <w:rFonts w:asciiTheme="minorHAnsi" w:hAnsiTheme="minorHAnsi" w:cs="Arial"/>
          <w:spacing w:val="-4"/>
          <w:sz w:val="24"/>
          <w:szCs w:val="24"/>
        </w:rPr>
        <w:t>na objektu</w:t>
      </w:r>
      <w:r w:rsidR="00E41CF3">
        <w:rPr>
          <w:rFonts w:asciiTheme="minorHAnsi" w:hAnsiTheme="minorHAnsi" w:cs="Arial"/>
          <w:spacing w:val="-4"/>
          <w:sz w:val="24"/>
          <w:szCs w:val="24"/>
        </w:rPr>
        <w:t>/parceli namenjeni za izgradnjo - označite:</w:t>
      </w:r>
    </w:p>
    <w:p w14:paraId="3DAAA597" w14:textId="77777777" w:rsidR="00E41CF3" w:rsidRDefault="00E41CF3" w:rsidP="008A13D5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720D9B25" w14:textId="3B0AB352" w:rsidR="00E41CF3" w:rsidRDefault="00E41CF3" w:rsidP="008A13D5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cs="Arial"/>
          <w:b/>
          <w:spacing w:val="-4"/>
        </w:rPr>
        <w:fldChar w:fldCharType="begin">
          <w:ffData>
            <w:name w:val="Potrditev47"/>
            <w:enabled/>
            <w:calcOnExit w:val="0"/>
            <w:checkBox>
              <w:sizeAuto/>
              <w:default w:val="0"/>
            </w:checkBox>
          </w:ffData>
        </w:fldChar>
      </w:r>
      <w:r w:rsidRPr="00B3327C">
        <w:rPr>
          <w:rFonts w:cs="Arial"/>
          <w:b/>
          <w:spacing w:val="-4"/>
        </w:rPr>
        <w:instrText xml:space="preserve"> FORMCHECKBOX </w:instrText>
      </w:r>
      <w:r w:rsidRPr="00B3327C">
        <w:rPr>
          <w:rFonts w:cs="Arial"/>
          <w:b/>
          <w:spacing w:val="-4"/>
        </w:rPr>
      </w:r>
      <w:r w:rsidRPr="00B3327C">
        <w:rPr>
          <w:rFonts w:cs="Arial"/>
          <w:b/>
          <w:spacing w:val="-4"/>
        </w:rPr>
        <w:fldChar w:fldCharType="separate"/>
      </w:r>
      <w:r w:rsidRPr="00B3327C">
        <w:rPr>
          <w:rFonts w:cs="Arial"/>
          <w:b/>
          <w:spacing w:val="-4"/>
        </w:rPr>
        <w:fldChar w:fldCharType="end"/>
      </w:r>
      <w:r w:rsidRPr="00B3327C">
        <w:rPr>
          <w:rFonts w:cs="Arial"/>
          <w:b/>
          <w:spacing w:val="-4"/>
        </w:rPr>
        <w:t xml:space="preserve"> </w:t>
      </w:r>
      <w:r w:rsidR="00EA6C8A" w:rsidRPr="00B3327C">
        <w:rPr>
          <w:rFonts w:asciiTheme="minorHAnsi" w:hAnsiTheme="minorHAnsi" w:cs="Arial"/>
          <w:spacing w:val="-4"/>
          <w:sz w:val="24"/>
          <w:szCs w:val="24"/>
        </w:rPr>
        <w:t xml:space="preserve"> MKČN</w:t>
      </w:r>
      <w:r>
        <w:rPr>
          <w:rFonts w:asciiTheme="minorHAnsi" w:hAnsiTheme="minorHAnsi" w:cs="Arial"/>
          <w:spacing w:val="-4"/>
          <w:sz w:val="24"/>
          <w:szCs w:val="24"/>
        </w:rPr>
        <w:t>,</w:t>
      </w:r>
    </w:p>
    <w:p w14:paraId="2B2B59E5" w14:textId="78EA6508" w:rsidR="00EA6C8A" w:rsidRPr="00B3327C" w:rsidRDefault="00E41CF3" w:rsidP="008A13D5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cs="Arial"/>
          <w:b/>
          <w:spacing w:val="-4"/>
        </w:rPr>
        <w:fldChar w:fldCharType="begin">
          <w:ffData>
            <w:name w:val="Potrditev47"/>
            <w:enabled/>
            <w:calcOnExit w:val="0"/>
            <w:checkBox>
              <w:sizeAuto/>
              <w:default w:val="0"/>
            </w:checkBox>
          </w:ffData>
        </w:fldChar>
      </w:r>
      <w:r w:rsidRPr="00B3327C">
        <w:rPr>
          <w:rFonts w:cs="Arial"/>
          <w:b/>
          <w:spacing w:val="-4"/>
        </w:rPr>
        <w:instrText xml:space="preserve"> FORMCHECKBOX </w:instrText>
      </w:r>
      <w:r w:rsidRPr="00B3327C">
        <w:rPr>
          <w:rFonts w:cs="Arial"/>
          <w:b/>
          <w:spacing w:val="-4"/>
        </w:rPr>
      </w:r>
      <w:r w:rsidRPr="00B3327C">
        <w:rPr>
          <w:rFonts w:cs="Arial"/>
          <w:b/>
          <w:spacing w:val="-4"/>
        </w:rPr>
        <w:fldChar w:fldCharType="separate"/>
      </w:r>
      <w:r w:rsidRPr="00B3327C">
        <w:rPr>
          <w:rFonts w:cs="Arial"/>
          <w:b/>
          <w:spacing w:val="-4"/>
        </w:rPr>
        <w:fldChar w:fldCharType="end"/>
      </w:r>
      <w:r w:rsidRPr="00B3327C">
        <w:rPr>
          <w:rFonts w:cs="Arial"/>
          <w:b/>
          <w:spacing w:val="-4"/>
        </w:rPr>
        <w:t xml:space="preserve"> </w:t>
      </w:r>
      <w:r w:rsidR="009618B0">
        <w:rPr>
          <w:rFonts w:cs="Arial"/>
          <w:b/>
          <w:spacing w:val="-4"/>
        </w:rPr>
        <w:t xml:space="preserve"> </w:t>
      </w:r>
      <w:r w:rsidR="005D3CE3" w:rsidRPr="00B3327C">
        <w:rPr>
          <w:rFonts w:asciiTheme="minorHAnsi" w:hAnsiTheme="minorHAnsi" w:cs="Arial"/>
          <w:spacing w:val="-4"/>
          <w:sz w:val="24"/>
          <w:szCs w:val="24"/>
        </w:rPr>
        <w:t>HPČ</w:t>
      </w:r>
      <w:r>
        <w:rPr>
          <w:rFonts w:asciiTheme="minorHAnsi" w:hAnsiTheme="minorHAnsi" w:cs="Arial"/>
          <w:spacing w:val="-4"/>
          <w:sz w:val="24"/>
          <w:szCs w:val="24"/>
        </w:rPr>
        <w:t>.</w:t>
      </w:r>
    </w:p>
    <w:p w14:paraId="392473BE" w14:textId="77777777" w:rsidR="00EA6C8A" w:rsidRPr="00B3327C" w:rsidRDefault="00EA6C8A" w:rsidP="008A13D5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467919CA" w14:textId="77777777" w:rsidR="00EA6C8A" w:rsidRPr="00B3327C" w:rsidRDefault="00EA6C8A" w:rsidP="008A13D5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2EDF2516" w14:textId="77777777" w:rsidR="00EA6C8A" w:rsidRPr="00B3327C" w:rsidRDefault="00EA6C8A" w:rsidP="008A13D5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Ta izjava je</w:t>
      </w:r>
      <w:r w:rsidR="009D43BC" w:rsidRPr="00B3327C">
        <w:rPr>
          <w:rFonts w:asciiTheme="minorHAnsi" w:hAnsiTheme="minorHAnsi" w:cs="Arial"/>
          <w:spacing w:val="-4"/>
          <w:sz w:val="24"/>
          <w:szCs w:val="24"/>
        </w:rPr>
        <w:t xml:space="preserve"> sestavni del in priloga vloge </w:t>
      </w:r>
      <w:r w:rsidR="00A47BB2" w:rsidRPr="00B3327C">
        <w:rPr>
          <w:rFonts w:asciiTheme="minorHAnsi" w:hAnsiTheme="minorHAnsi" w:cs="Arial"/>
          <w:spacing w:val="-4"/>
          <w:sz w:val="24"/>
          <w:szCs w:val="24"/>
        </w:rPr>
        <w:t>s katero se prijavljam</w:t>
      </w:r>
      <w:r w:rsidRPr="00B3327C">
        <w:rPr>
          <w:rFonts w:asciiTheme="minorHAnsi" w:hAnsiTheme="minorHAnsi" w:cs="Arial"/>
          <w:spacing w:val="-4"/>
          <w:sz w:val="24"/>
          <w:szCs w:val="24"/>
        </w:rPr>
        <w:t xml:space="preserve"> na:</w:t>
      </w:r>
    </w:p>
    <w:p w14:paraId="419E9A81" w14:textId="77777777" w:rsidR="00EA6C8A" w:rsidRPr="00B3327C" w:rsidRDefault="00EA6C8A" w:rsidP="008A13D5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7C9A14B6" w14:textId="23CB4B0C" w:rsidR="0038380D" w:rsidRPr="00B3327C" w:rsidRDefault="005D3CE3" w:rsidP="008A13D5">
      <w:pPr>
        <w:jc w:val="both"/>
        <w:rPr>
          <w:rFonts w:asciiTheme="minorHAnsi" w:hAnsiTheme="minorHAnsi" w:cs="Arial"/>
          <w:b/>
          <w:bCs/>
          <w:spacing w:val="-4"/>
          <w:sz w:val="24"/>
          <w:szCs w:val="24"/>
        </w:rPr>
      </w:pPr>
      <w:r w:rsidRPr="00B3327C">
        <w:rPr>
          <w:rFonts w:asciiTheme="minorHAnsi" w:hAnsiTheme="minorHAnsi" w:cs="Arial"/>
          <w:b/>
          <w:bCs/>
          <w:spacing w:val="-4"/>
          <w:sz w:val="24"/>
          <w:szCs w:val="24"/>
        </w:rPr>
        <w:t xml:space="preserve">»Javni razpis o dodeljevanju nepovratnih finančnih sredstev za izgradnjo malih komunalnih čistilnih naprav in hišnih prečrpališč v Občini Cerkvenjak </w:t>
      </w:r>
      <w:r w:rsidR="00A21807" w:rsidRPr="00B3327C">
        <w:rPr>
          <w:rFonts w:asciiTheme="minorHAnsi" w:hAnsiTheme="minorHAnsi" w:cs="Arial"/>
          <w:b/>
          <w:bCs/>
          <w:spacing w:val="-4"/>
          <w:sz w:val="24"/>
          <w:szCs w:val="24"/>
        </w:rPr>
        <w:t>v letu 202</w:t>
      </w:r>
      <w:r w:rsidR="008A59CD">
        <w:rPr>
          <w:rFonts w:asciiTheme="minorHAnsi" w:hAnsiTheme="minorHAnsi" w:cs="Arial"/>
          <w:b/>
          <w:bCs/>
          <w:spacing w:val="-4"/>
          <w:sz w:val="24"/>
          <w:szCs w:val="24"/>
        </w:rPr>
        <w:t>6</w:t>
      </w:r>
      <w:r w:rsidRPr="00B3327C">
        <w:rPr>
          <w:rFonts w:asciiTheme="minorHAnsi" w:hAnsiTheme="minorHAnsi" w:cs="Arial"/>
          <w:b/>
          <w:bCs/>
          <w:spacing w:val="-4"/>
          <w:sz w:val="24"/>
          <w:szCs w:val="24"/>
        </w:rPr>
        <w:t>«</w:t>
      </w:r>
      <w:r w:rsidR="00FB3332">
        <w:rPr>
          <w:rFonts w:asciiTheme="minorHAnsi" w:hAnsiTheme="minorHAnsi" w:cs="Arial"/>
          <w:b/>
          <w:bCs/>
          <w:spacing w:val="-4"/>
          <w:sz w:val="24"/>
          <w:szCs w:val="24"/>
        </w:rPr>
        <w:t>,</w:t>
      </w:r>
    </w:p>
    <w:p w14:paraId="3E197FC1" w14:textId="77777777" w:rsidR="005D3CE3" w:rsidRPr="00B3327C" w:rsidRDefault="005D3CE3" w:rsidP="008A13D5">
      <w:pPr>
        <w:jc w:val="both"/>
        <w:rPr>
          <w:rFonts w:asciiTheme="minorHAnsi" w:hAnsiTheme="minorHAnsi" w:cs="Arial"/>
          <w:b/>
          <w:bCs/>
          <w:spacing w:val="-4"/>
          <w:sz w:val="24"/>
          <w:szCs w:val="24"/>
        </w:rPr>
      </w:pPr>
    </w:p>
    <w:p w14:paraId="7346EFD8" w14:textId="77777777" w:rsidR="00EA6C8A" w:rsidRPr="00B3327C" w:rsidRDefault="00EA6C8A" w:rsidP="008A13D5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 xml:space="preserve">objavljen </w:t>
      </w:r>
      <w:r w:rsidR="009D43BC" w:rsidRPr="00B3327C">
        <w:rPr>
          <w:rFonts w:asciiTheme="minorHAnsi" w:hAnsiTheme="minorHAnsi" w:cs="Arial"/>
          <w:spacing w:val="-4"/>
          <w:sz w:val="24"/>
          <w:szCs w:val="24"/>
        </w:rPr>
        <w:t>na spletni strani Občine Cerkvenjak in na oglasnem portalu pred občino</w:t>
      </w:r>
      <w:r w:rsidRPr="00B3327C">
        <w:rPr>
          <w:rFonts w:asciiTheme="minorHAnsi" w:hAnsiTheme="minorHAnsi" w:cs="Arial"/>
          <w:spacing w:val="-4"/>
          <w:sz w:val="24"/>
          <w:szCs w:val="24"/>
        </w:rPr>
        <w:t>.</w:t>
      </w:r>
    </w:p>
    <w:p w14:paraId="036C1E6B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5D7A68A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1D1CFAC4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7E457AB1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4A6C383" w14:textId="77777777" w:rsidR="00EA6C8A" w:rsidRPr="00B3327C" w:rsidRDefault="00EA6C8A" w:rsidP="00EA6C8A">
      <w:pPr>
        <w:pStyle w:val="Naslov"/>
        <w:jc w:val="left"/>
        <w:rPr>
          <w:rFonts w:asciiTheme="minorHAnsi" w:hAnsiTheme="minorHAnsi" w:cs="Arial"/>
          <w:spacing w:val="-4"/>
        </w:rPr>
      </w:pPr>
    </w:p>
    <w:tbl>
      <w:tblPr>
        <w:tblStyle w:val="TableNormal"/>
        <w:tblW w:w="9072" w:type="dxa"/>
        <w:tblInd w:w="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76"/>
        <w:gridCol w:w="4394"/>
        <w:gridCol w:w="3402"/>
      </w:tblGrid>
      <w:tr w:rsidR="00750F0E" w:rsidRPr="00B3327C" w14:paraId="1FABEA34" w14:textId="77777777" w:rsidTr="00086C5A">
        <w:trPr>
          <w:trHeight w:val="187"/>
        </w:trPr>
        <w:tc>
          <w:tcPr>
            <w:tcW w:w="1276" w:type="dxa"/>
          </w:tcPr>
          <w:p w14:paraId="5900B173" w14:textId="77777777" w:rsidR="00750F0E" w:rsidRPr="00B3327C" w:rsidRDefault="00750F0E" w:rsidP="00086C5A">
            <w:pPr>
              <w:rPr>
                <w:bCs/>
                <w:spacing w:val="-4"/>
              </w:rPr>
            </w:pPr>
            <w:r>
              <w:rPr>
                <w:rFonts w:cs="Arial"/>
                <w:spacing w:val="-4"/>
              </w:rPr>
              <w:t>Kraj, d</w:t>
            </w:r>
            <w:r w:rsidRPr="00F27C86">
              <w:rPr>
                <w:rFonts w:cs="Arial"/>
                <w:spacing w:val="-4"/>
              </w:rPr>
              <w:t>atum:</w:t>
            </w:r>
            <w:r w:rsidRPr="00B3327C">
              <w:rPr>
                <w:rFonts w:cs="Arial"/>
                <w:spacing w:val="-4"/>
              </w:rPr>
              <w:t xml:space="preserve">  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AA46E15" w14:textId="77777777" w:rsidR="00750F0E" w:rsidRPr="00B3327C" w:rsidRDefault="00750F0E" w:rsidP="00086C5A">
            <w:pPr>
              <w:rPr>
                <w:bCs/>
                <w:iCs/>
                <w:spacing w:val="-4"/>
              </w:rPr>
            </w:pPr>
          </w:p>
        </w:tc>
        <w:tc>
          <w:tcPr>
            <w:tcW w:w="3402" w:type="dxa"/>
          </w:tcPr>
          <w:p w14:paraId="611FE548" w14:textId="77777777" w:rsidR="00750F0E" w:rsidRPr="00B3327C" w:rsidRDefault="00750F0E" w:rsidP="00086C5A">
            <w:pPr>
              <w:rPr>
                <w:bCs/>
                <w:iCs/>
                <w:spacing w:val="-4"/>
              </w:rPr>
            </w:pPr>
          </w:p>
        </w:tc>
      </w:tr>
      <w:tr w:rsidR="00750F0E" w:rsidRPr="00B3327C" w14:paraId="4D1570EF" w14:textId="77777777" w:rsidTr="00086C5A">
        <w:trPr>
          <w:trHeight w:val="658"/>
        </w:trPr>
        <w:tc>
          <w:tcPr>
            <w:tcW w:w="1276" w:type="dxa"/>
            <w:vMerge w:val="restart"/>
          </w:tcPr>
          <w:p w14:paraId="214487B6" w14:textId="77777777" w:rsidR="00750F0E" w:rsidRPr="00B3327C" w:rsidRDefault="00750F0E" w:rsidP="00086C5A">
            <w:pPr>
              <w:widowControl/>
              <w:autoSpaceDE/>
              <w:autoSpaceDN/>
              <w:rPr>
                <w:bCs/>
                <w:spacing w:val="-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</w:tcPr>
          <w:p w14:paraId="5D171B25" w14:textId="77777777" w:rsidR="00750F0E" w:rsidRDefault="00750F0E" w:rsidP="00086C5A">
            <w:pPr>
              <w:widowControl/>
              <w:autoSpaceDE/>
              <w:autoSpaceDN/>
              <w:spacing w:before="120"/>
              <w:jc w:val="center"/>
              <w:rPr>
                <w:bCs/>
                <w:spacing w:val="-4"/>
                <w:sz w:val="20"/>
                <w:szCs w:val="20"/>
              </w:rPr>
            </w:pPr>
          </w:p>
          <w:p w14:paraId="5A7945F6" w14:textId="77777777" w:rsidR="00750F0E" w:rsidRPr="00F01BBD" w:rsidRDefault="00750F0E" w:rsidP="00086C5A">
            <w:pPr>
              <w:widowControl/>
              <w:autoSpaceDE/>
              <w:autoSpaceDN/>
              <w:spacing w:before="120"/>
              <w:jc w:val="center"/>
              <w:rPr>
                <w:bCs/>
                <w:spacing w:val="-4"/>
                <w:sz w:val="20"/>
                <w:szCs w:val="20"/>
              </w:rPr>
            </w:pPr>
            <w:proofErr w:type="spellStart"/>
            <w:r w:rsidRPr="00F01BBD">
              <w:rPr>
                <w:bCs/>
                <w:spacing w:val="-4"/>
                <w:sz w:val="20"/>
                <w:szCs w:val="20"/>
              </w:rPr>
              <w:t>Žig</w:t>
            </w:r>
            <w:proofErr w:type="spellEnd"/>
          </w:p>
          <w:p w14:paraId="797DE14E" w14:textId="77777777" w:rsidR="00750F0E" w:rsidRPr="00B3327C" w:rsidRDefault="00750F0E" w:rsidP="00086C5A">
            <w:pPr>
              <w:jc w:val="center"/>
              <w:rPr>
                <w:bCs/>
                <w:iCs/>
                <w:spacing w:val="-4"/>
              </w:rPr>
            </w:pPr>
            <w:r w:rsidRPr="00F01BBD">
              <w:rPr>
                <w:bCs/>
                <w:spacing w:val="-4"/>
                <w:sz w:val="20"/>
                <w:szCs w:val="20"/>
              </w:rPr>
              <w:t>(</w:t>
            </w:r>
            <w:proofErr w:type="spellStart"/>
            <w:r w:rsidRPr="00F01BBD">
              <w:rPr>
                <w:bCs/>
                <w:spacing w:val="-4"/>
                <w:sz w:val="20"/>
                <w:szCs w:val="20"/>
              </w:rPr>
              <w:t>če</w:t>
            </w:r>
            <w:proofErr w:type="spellEnd"/>
            <w:r w:rsidRPr="00F01BBD">
              <w:rPr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01BBD">
              <w:rPr>
                <w:bCs/>
                <w:spacing w:val="-4"/>
                <w:sz w:val="20"/>
                <w:szCs w:val="20"/>
              </w:rPr>
              <w:t>obstaja</w:t>
            </w:r>
            <w:proofErr w:type="spellEnd"/>
            <w:r w:rsidRPr="00F01BBD">
              <w:rPr>
                <w:bCs/>
                <w:spacing w:val="-4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D395F99" w14:textId="77777777" w:rsidR="00750F0E" w:rsidRPr="00B3327C" w:rsidRDefault="00750F0E" w:rsidP="00086C5A">
            <w:pPr>
              <w:rPr>
                <w:bCs/>
                <w:iCs/>
                <w:spacing w:val="-4"/>
              </w:rPr>
            </w:pPr>
          </w:p>
        </w:tc>
      </w:tr>
      <w:tr w:rsidR="00750F0E" w:rsidRPr="00B3327C" w14:paraId="156440BD" w14:textId="77777777" w:rsidTr="00086C5A">
        <w:trPr>
          <w:trHeight w:val="340"/>
        </w:trPr>
        <w:tc>
          <w:tcPr>
            <w:tcW w:w="1276" w:type="dxa"/>
            <w:vMerge/>
          </w:tcPr>
          <w:p w14:paraId="4A9A6082" w14:textId="77777777" w:rsidR="00750F0E" w:rsidRPr="00B3327C" w:rsidRDefault="00750F0E" w:rsidP="00086C5A">
            <w:pPr>
              <w:rPr>
                <w:bCs/>
                <w:iCs/>
                <w:spacing w:val="-4"/>
              </w:rPr>
            </w:pPr>
          </w:p>
        </w:tc>
        <w:tc>
          <w:tcPr>
            <w:tcW w:w="4394" w:type="dxa"/>
            <w:vMerge/>
          </w:tcPr>
          <w:p w14:paraId="1F753358" w14:textId="77777777" w:rsidR="00750F0E" w:rsidRPr="00B3327C" w:rsidRDefault="00750F0E" w:rsidP="00086C5A">
            <w:pPr>
              <w:widowControl/>
              <w:autoSpaceDE/>
              <w:autoSpaceDN/>
              <w:jc w:val="center"/>
              <w:rPr>
                <w:bCs/>
                <w:spacing w:val="-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E3F81D2" w14:textId="77777777" w:rsidR="00750F0E" w:rsidRPr="00B3327C" w:rsidRDefault="00750F0E" w:rsidP="00086C5A">
            <w:pPr>
              <w:jc w:val="center"/>
              <w:rPr>
                <w:bCs/>
                <w:spacing w:val="-4"/>
              </w:rPr>
            </w:pPr>
            <w:proofErr w:type="spellStart"/>
            <w:r w:rsidRPr="00750F0E">
              <w:rPr>
                <w:bCs/>
                <w:spacing w:val="-4"/>
              </w:rPr>
              <w:t>podpis</w:t>
            </w:r>
            <w:proofErr w:type="spellEnd"/>
            <w:r w:rsidRPr="00750F0E">
              <w:rPr>
                <w:bCs/>
                <w:spacing w:val="-4"/>
              </w:rPr>
              <w:t xml:space="preserve"> </w:t>
            </w:r>
            <w:proofErr w:type="spellStart"/>
            <w:r w:rsidRPr="00750F0E">
              <w:rPr>
                <w:bCs/>
                <w:spacing w:val="-4"/>
              </w:rPr>
              <w:t>vlagatelja</w:t>
            </w:r>
            <w:proofErr w:type="spellEnd"/>
          </w:p>
        </w:tc>
      </w:tr>
    </w:tbl>
    <w:p w14:paraId="6CA767A2" w14:textId="77777777" w:rsidR="009D43BC" w:rsidRPr="00B3327C" w:rsidRDefault="009D43BC" w:rsidP="00EA6C8A">
      <w:pPr>
        <w:pStyle w:val="Naslov"/>
        <w:jc w:val="left"/>
        <w:rPr>
          <w:rFonts w:asciiTheme="minorHAnsi" w:hAnsiTheme="minorHAnsi" w:cs="Arial"/>
          <w:spacing w:val="-4"/>
        </w:rPr>
      </w:pPr>
    </w:p>
    <w:p w14:paraId="6D3F9308" w14:textId="77777777" w:rsidR="009D43BC" w:rsidRPr="00B3327C" w:rsidRDefault="009D43BC" w:rsidP="00EA6C8A">
      <w:pPr>
        <w:pStyle w:val="Naslov"/>
        <w:jc w:val="left"/>
        <w:rPr>
          <w:rFonts w:asciiTheme="minorHAnsi" w:hAnsiTheme="minorHAnsi" w:cs="Arial"/>
          <w:spacing w:val="-4"/>
        </w:rPr>
      </w:pPr>
    </w:p>
    <w:p w14:paraId="3AF88A60" w14:textId="77777777" w:rsidR="009D43BC" w:rsidRPr="00B3327C" w:rsidRDefault="009D43BC" w:rsidP="00EA6C8A">
      <w:pPr>
        <w:pStyle w:val="Naslov"/>
        <w:jc w:val="left"/>
        <w:rPr>
          <w:rFonts w:asciiTheme="minorHAnsi" w:hAnsiTheme="minorHAnsi" w:cs="Arial"/>
          <w:spacing w:val="-4"/>
        </w:rPr>
      </w:pPr>
    </w:p>
    <w:p w14:paraId="6BE15113" w14:textId="77777777" w:rsidR="009D43BC" w:rsidRPr="00B3327C" w:rsidRDefault="009D43BC" w:rsidP="00EA6C8A">
      <w:pPr>
        <w:pStyle w:val="Naslov"/>
        <w:jc w:val="left"/>
        <w:rPr>
          <w:rFonts w:asciiTheme="minorHAnsi" w:hAnsiTheme="minorHAnsi" w:cs="Arial"/>
          <w:spacing w:val="-4"/>
        </w:rPr>
      </w:pPr>
    </w:p>
    <w:p w14:paraId="251F4FEE" w14:textId="77777777" w:rsidR="00E41CF3" w:rsidRDefault="00E41CF3" w:rsidP="00EA6C8A">
      <w:pPr>
        <w:pStyle w:val="Naslov"/>
        <w:jc w:val="left"/>
        <w:rPr>
          <w:rFonts w:asciiTheme="minorHAnsi" w:hAnsiTheme="minorHAnsi" w:cs="Arial"/>
          <w:spacing w:val="-4"/>
        </w:rPr>
      </w:pPr>
    </w:p>
    <w:p w14:paraId="0B5EAFE9" w14:textId="77777777" w:rsidR="006B5601" w:rsidRPr="006B5601" w:rsidRDefault="006B5601" w:rsidP="00EA6C8A">
      <w:pPr>
        <w:pStyle w:val="Naslov"/>
        <w:jc w:val="left"/>
        <w:rPr>
          <w:rFonts w:asciiTheme="minorHAnsi" w:hAnsiTheme="minorHAnsi" w:cs="Arial"/>
          <w:spacing w:val="-4"/>
          <w:sz w:val="22"/>
          <w:szCs w:val="22"/>
        </w:rPr>
      </w:pPr>
    </w:p>
    <w:p w14:paraId="7ACEBAF0" w14:textId="700F54E5" w:rsidR="00BC1EAF" w:rsidRPr="00037C6D" w:rsidRDefault="00BC1EAF" w:rsidP="00985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AEDFB" w:themeFill="accent4" w:themeFillTint="33"/>
        <w:tabs>
          <w:tab w:val="left" w:pos="1701"/>
        </w:tabs>
        <w:spacing w:before="120" w:after="120"/>
        <w:jc w:val="right"/>
        <w:rPr>
          <w:rFonts w:asciiTheme="minorHAnsi" w:hAnsiTheme="minorHAnsi" w:cs="Arial"/>
          <w:b/>
          <w:bCs/>
          <w:spacing w:val="-4"/>
          <w:sz w:val="24"/>
          <w:szCs w:val="24"/>
        </w:rPr>
      </w:pPr>
      <w:r w:rsidRPr="00037C6D">
        <w:rPr>
          <w:rFonts w:asciiTheme="minorHAnsi" w:hAnsiTheme="minorHAnsi" w:cs="Arial"/>
          <w:b/>
          <w:bCs/>
          <w:spacing w:val="-4"/>
          <w:sz w:val="24"/>
          <w:szCs w:val="24"/>
        </w:rPr>
        <w:t xml:space="preserve">Izjava </w:t>
      </w:r>
      <w:r>
        <w:rPr>
          <w:rFonts w:asciiTheme="minorHAnsi" w:hAnsiTheme="minorHAnsi" w:cs="Arial"/>
          <w:b/>
          <w:bCs/>
          <w:spacing w:val="-4"/>
          <w:sz w:val="24"/>
          <w:szCs w:val="24"/>
        </w:rPr>
        <w:t>izvajalca del, dobavitelja – Priloga 4</w:t>
      </w:r>
    </w:p>
    <w:p w14:paraId="073FDD83" w14:textId="77777777" w:rsidR="00726B5D" w:rsidRPr="00E41CF3" w:rsidRDefault="00726B5D" w:rsidP="009618B0">
      <w:pPr>
        <w:pStyle w:val="Naslov"/>
        <w:spacing w:before="120"/>
        <w:jc w:val="left"/>
        <w:rPr>
          <w:rFonts w:asciiTheme="minorHAnsi" w:hAnsiTheme="minorHAnsi" w:cs="Arial"/>
          <w:spacing w:val="-4"/>
        </w:rPr>
      </w:pPr>
    </w:p>
    <w:p w14:paraId="382191C7" w14:textId="64470B5F" w:rsidR="00EA6C8A" w:rsidRPr="00E41CF3" w:rsidRDefault="00EA6C8A" w:rsidP="004C218E">
      <w:pPr>
        <w:spacing w:before="120"/>
        <w:jc w:val="both"/>
        <w:rPr>
          <w:rFonts w:asciiTheme="minorHAnsi" w:hAnsiTheme="minorHAnsi" w:cs="Arial"/>
          <w:b/>
          <w:bCs/>
          <w:spacing w:val="-4"/>
          <w:sz w:val="24"/>
          <w:szCs w:val="24"/>
        </w:rPr>
      </w:pPr>
      <w:r w:rsidRPr="00E41CF3">
        <w:rPr>
          <w:rFonts w:asciiTheme="minorHAnsi" w:hAnsiTheme="minorHAnsi" w:cs="Arial"/>
          <w:b/>
          <w:bCs/>
          <w:spacing w:val="-4"/>
          <w:sz w:val="24"/>
          <w:szCs w:val="24"/>
        </w:rPr>
        <w:t>Izvajalec del</w:t>
      </w:r>
      <w:r w:rsidR="00E940EE" w:rsidRPr="00E41CF3">
        <w:rPr>
          <w:rFonts w:asciiTheme="minorHAnsi" w:hAnsiTheme="minorHAnsi" w:cs="Arial"/>
          <w:b/>
          <w:bCs/>
          <w:spacing w:val="-4"/>
          <w:sz w:val="24"/>
          <w:szCs w:val="24"/>
        </w:rPr>
        <w:t xml:space="preserve"> – dobavitelj</w:t>
      </w:r>
      <w:r w:rsidR="00E41CF3">
        <w:rPr>
          <w:rFonts w:asciiTheme="minorHAnsi" w:hAnsiTheme="minorHAnsi" w:cs="Arial"/>
          <w:b/>
          <w:bCs/>
          <w:spacing w:val="-4"/>
          <w:sz w:val="24"/>
          <w:szCs w:val="24"/>
        </w:rPr>
        <w:t>:</w:t>
      </w:r>
    </w:p>
    <w:p w14:paraId="7AE2590E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587F5F27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________________________________________</w:t>
      </w:r>
    </w:p>
    <w:p w14:paraId="297238C1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1DF818EF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________________________________________</w:t>
      </w:r>
    </w:p>
    <w:p w14:paraId="51E153FA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4C5F7EC7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________________________________________</w:t>
      </w:r>
    </w:p>
    <w:p w14:paraId="068F73C9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2F235D2A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7AB9EAB9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35DF5680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540630D5" w14:textId="77777777" w:rsidR="00EA6C8A" w:rsidRPr="00B3327C" w:rsidRDefault="00EA6C8A" w:rsidP="00EA6C8A">
      <w:pPr>
        <w:jc w:val="center"/>
        <w:rPr>
          <w:rFonts w:asciiTheme="minorHAnsi" w:hAnsiTheme="minorHAnsi" w:cs="Arial"/>
          <w:b/>
          <w:spacing w:val="-4"/>
          <w:sz w:val="24"/>
          <w:szCs w:val="24"/>
        </w:rPr>
      </w:pPr>
      <w:r w:rsidRPr="00B3327C">
        <w:rPr>
          <w:rFonts w:asciiTheme="minorHAnsi" w:hAnsiTheme="minorHAnsi" w:cs="Arial"/>
          <w:b/>
          <w:spacing w:val="-4"/>
          <w:sz w:val="24"/>
          <w:szCs w:val="24"/>
        </w:rPr>
        <w:t>IZJAVA</w:t>
      </w:r>
    </w:p>
    <w:p w14:paraId="0C8C4E66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7DA84B8F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3C67A91B" w14:textId="77777777" w:rsidR="00EA6C8A" w:rsidRPr="00B3327C" w:rsidRDefault="00CA6774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Izjavljamo</w:t>
      </w:r>
      <w:r w:rsidR="006E5D3D" w:rsidRPr="00B3327C">
        <w:rPr>
          <w:rFonts w:asciiTheme="minorHAnsi" w:hAnsiTheme="minorHAnsi" w:cs="Arial"/>
          <w:spacing w:val="-4"/>
          <w:sz w:val="24"/>
          <w:szCs w:val="24"/>
        </w:rPr>
        <w:t xml:space="preserve">, da </w:t>
      </w:r>
      <w:r w:rsidR="006C576E" w:rsidRPr="00B3327C">
        <w:rPr>
          <w:rFonts w:asciiTheme="minorHAnsi" w:hAnsiTheme="minorHAnsi" w:cs="Arial"/>
          <w:spacing w:val="-4"/>
          <w:sz w:val="24"/>
          <w:szCs w:val="24"/>
        </w:rPr>
        <w:t>smo</w:t>
      </w:r>
      <w:r w:rsidR="00EA6C8A" w:rsidRPr="00B3327C">
        <w:rPr>
          <w:rFonts w:asciiTheme="minorHAnsi" w:hAnsiTheme="minorHAnsi" w:cs="Arial"/>
          <w:spacing w:val="-4"/>
          <w:sz w:val="24"/>
          <w:szCs w:val="24"/>
        </w:rPr>
        <w:t xml:space="preserve"> dela izgradnje</w:t>
      </w:r>
      <w:r w:rsidR="006C576E" w:rsidRPr="00B3327C">
        <w:rPr>
          <w:rFonts w:asciiTheme="minorHAnsi" w:hAnsiTheme="minorHAnsi" w:cs="Arial"/>
          <w:spacing w:val="-4"/>
          <w:sz w:val="24"/>
          <w:szCs w:val="24"/>
        </w:rPr>
        <w:t xml:space="preserve"> </w:t>
      </w:r>
      <w:r w:rsidR="00E940EE" w:rsidRPr="00B3327C">
        <w:rPr>
          <w:rFonts w:asciiTheme="minorHAnsi" w:hAnsiTheme="minorHAnsi" w:cs="Arial"/>
          <w:spacing w:val="-4"/>
          <w:sz w:val="24"/>
          <w:szCs w:val="24"/>
        </w:rPr>
        <w:t>-</w:t>
      </w:r>
      <w:r w:rsidR="006C576E" w:rsidRPr="00B3327C">
        <w:rPr>
          <w:rFonts w:asciiTheme="minorHAnsi" w:hAnsiTheme="minorHAnsi" w:cs="Arial"/>
          <w:spacing w:val="-4"/>
          <w:sz w:val="24"/>
          <w:szCs w:val="24"/>
        </w:rPr>
        <w:t xml:space="preserve"> </w:t>
      </w:r>
      <w:r w:rsidR="00E940EE" w:rsidRPr="00B3327C">
        <w:rPr>
          <w:rFonts w:asciiTheme="minorHAnsi" w:hAnsiTheme="minorHAnsi" w:cs="Arial"/>
          <w:spacing w:val="-4"/>
          <w:sz w:val="24"/>
          <w:szCs w:val="24"/>
        </w:rPr>
        <w:t>dobave</w:t>
      </w:r>
      <w:r w:rsidR="00EA6C8A" w:rsidRPr="00B3327C">
        <w:rPr>
          <w:rFonts w:asciiTheme="minorHAnsi" w:hAnsiTheme="minorHAnsi" w:cs="Arial"/>
          <w:spacing w:val="-4"/>
          <w:sz w:val="24"/>
          <w:szCs w:val="24"/>
        </w:rPr>
        <w:t xml:space="preserve"> male komunalne čistilne naprave pri investitorju </w:t>
      </w:r>
    </w:p>
    <w:p w14:paraId="6FCF49E5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7E52D544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____________</w:t>
      </w:r>
      <w:r w:rsidR="0038380D" w:rsidRPr="00B3327C">
        <w:rPr>
          <w:rFonts w:asciiTheme="minorHAnsi" w:hAnsiTheme="minorHAnsi" w:cs="Arial"/>
          <w:spacing w:val="-4"/>
          <w:sz w:val="24"/>
          <w:szCs w:val="24"/>
        </w:rPr>
        <w:t>____________</w:t>
      </w:r>
      <w:r w:rsidRPr="00B3327C">
        <w:rPr>
          <w:rFonts w:asciiTheme="minorHAnsi" w:hAnsiTheme="minorHAnsi" w:cs="Arial"/>
          <w:spacing w:val="-4"/>
          <w:sz w:val="24"/>
          <w:szCs w:val="24"/>
        </w:rPr>
        <w:t>___________________________________________</w:t>
      </w:r>
    </w:p>
    <w:p w14:paraId="4ACC944E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25623EE4" w14:textId="140BADA1" w:rsidR="00EA6C8A" w:rsidRPr="00B3327C" w:rsidRDefault="00CA6774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opravili skladno z</w:t>
      </w:r>
      <w:r w:rsidR="00EA6C8A" w:rsidRPr="00B3327C">
        <w:rPr>
          <w:rFonts w:asciiTheme="minorHAnsi" w:hAnsiTheme="minorHAnsi" w:cs="Arial"/>
          <w:spacing w:val="-4"/>
          <w:sz w:val="24"/>
          <w:szCs w:val="24"/>
        </w:rPr>
        <w:t xml:space="preserve"> veljavnimi predpisi. </w:t>
      </w:r>
    </w:p>
    <w:p w14:paraId="45138067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1831C583" w14:textId="77777777" w:rsidR="0038380D" w:rsidRPr="00B3327C" w:rsidRDefault="0038380D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4873011D" w14:textId="77777777" w:rsidR="009D43BC" w:rsidRPr="00B3327C" w:rsidRDefault="009D43BC" w:rsidP="009D43BC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Ta izjava je sestavni del in priloga vloge s katero se prijavljamo na:</w:t>
      </w:r>
    </w:p>
    <w:p w14:paraId="7EFE9D28" w14:textId="77777777" w:rsidR="009D43BC" w:rsidRPr="00B3327C" w:rsidRDefault="009D43BC" w:rsidP="009D43BC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08E00FC1" w14:textId="490AC906" w:rsidR="009D43BC" w:rsidRPr="00B3327C" w:rsidRDefault="005D3CE3" w:rsidP="009D43BC">
      <w:pPr>
        <w:jc w:val="both"/>
        <w:rPr>
          <w:rFonts w:asciiTheme="minorHAnsi" w:hAnsiTheme="minorHAnsi" w:cs="Arial"/>
          <w:b/>
          <w:bCs/>
          <w:spacing w:val="-4"/>
          <w:sz w:val="24"/>
          <w:szCs w:val="24"/>
        </w:rPr>
      </w:pPr>
      <w:r w:rsidRPr="00B3327C">
        <w:rPr>
          <w:rFonts w:asciiTheme="minorHAnsi" w:hAnsiTheme="minorHAnsi" w:cs="Arial"/>
          <w:b/>
          <w:bCs/>
          <w:spacing w:val="-4"/>
          <w:sz w:val="24"/>
          <w:szCs w:val="24"/>
        </w:rPr>
        <w:t xml:space="preserve">»Javni razpis o dodeljevanju nepovratnih finančnih sredstev za izgradnjo malih komunalnih čistilnih naprav in hišnih prečrpališč v Občini Cerkvenjak </w:t>
      </w:r>
      <w:r w:rsidR="00A21807" w:rsidRPr="00B3327C">
        <w:rPr>
          <w:rFonts w:asciiTheme="minorHAnsi" w:hAnsiTheme="minorHAnsi" w:cs="Arial"/>
          <w:b/>
          <w:bCs/>
          <w:spacing w:val="-4"/>
          <w:sz w:val="24"/>
          <w:szCs w:val="24"/>
        </w:rPr>
        <w:t>v letu 202</w:t>
      </w:r>
      <w:r w:rsidR="008A13D5">
        <w:rPr>
          <w:rFonts w:asciiTheme="minorHAnsi" w:hAnsiTheme="minorHAnsi" w:cs="Arial"/>
          <w:b/>
          <w:bCs/>
          <w:spacing w:val="-4"/>
          <w:sz w:val="24"/>
          <w:szCs w:val="24"/>
        </w:rPr>
        <w:t>6</w:t>
      </w:r>
      <w:r w:rsidRPr="00B3327C">
        <w:rPr>
          <w:rFonts w:asciiTheme="minorHAnsi" w:hAnsiTheme="minorHAnsi" w:cs="Arial"/>
          <w:b/>
          <w:bCs/>
          <w:spacing w:val="-4"/>
          <w:sz w:val="24"/>
          <w:szCs w:val="24"/>
        </w:rPr>
        <w:t>«</w:t>
      </w:r>
      <w:r w:rsidR="00FB3332">
        <w:rPr>
          <w:rFonts w:asciiTheme="minorHAnsi" w:hAnsiTheme="minorHAnsi" w:cs="Arial"/>
          <w:b/>
          <w:bCs/>
          <w:spacing w:val="-4"/>
          <w:sz w:val="24"/>
          <w:szCs w:val="24"/>
        </w:rPr>
        <w:t>,</w:t>
      </w:r>
    </w:p>
    <w:p w14:paraId="16C91B49" w14:textId="77777777" w:rsidR="005D3CE3" w:rsidRPr="00B3327C" w:rsidRDefault="005D3CE3" w:rsidP="009D43BC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3C286D87" w14:textId="77777777" w:rsidR="009D43BC" w:rsidRPr="00B3327C" w:rsidRDefault="009D43BC" w:rsidP="009D43BC">
      <w:pPr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objavljen na spletni strani Občine Cerkvenjak in na oglasnem portalu pred občino.</w:t>
      </w:r>
    </w:p>
    <w:p w14:paraId="75FE9BBF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43A9E812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838D3C7" w14:textId="77777777" w:rsidR="00EA6C8A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2975DE3" w14:textId="77777777" w:rsidR="00E41CF3" w:rsidRDefault="00E41CF3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1AE762C" w14:textId="77777777" w:rsidR="00BC1EAF" w:rsidRPr="00B3327C" w:rsidRDefault="00BC1EAF" w:rsidP="00BC1EAF">
      <w:pPr>
        <w:pStyle w:val="Naslov"/>
        <w:jc w:val="left"/>
        <w:rPr>
          <w:rFonts w:asciiTheme="minorHAnsi" w:hAnsiTheme="minorHAnsi" w:cs="Arial"/>
          <w:spacing w:val="-4"/>
        </w:rPr>
      </w:pPr>
    </w:p>
    <w:tbl>
      <w:tblPr>
        <w:tblStyle w:val="TableNormal"/>
        <w:tblW w:w="9072" w:type="dxa"/>
        <w:tblInd w:w="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76"/>
        <w:gridCol w:w="4394"/>
        <w:gridCol w:w="3402"/>
      </w:tblGrid>
      <w:tr w:rsidR="00BC1EAF" w:rsidRPr="00B3327C" w14:paraId="2368C3CB" w14:textId="77777777" w:rsidTr="00086C5A">
        <w:trPr>
          <w:trHeight w:val="187"/>
        </w:trPr>
        <w:tc>
          <w:tcPr>
            <w:tcW w:w="1276" w:type="dxa"/>
          </w:tcPr>
          <w:p w14:paraId="7CF873C9" w14:textId="77777777" w:rsidR="00BC1EAF" w:rsidRPr="00B3327C" w:rsidRDefault="00BC1EAF" w:rsidP="00086C5A">
            <w:pPr>
              <w:rPr>
                <w:bCs/>
                <w:spacing w:val="-4"/>
              </w:rPr>
            </w:pPr>
            <w:r>
              <w:rPr>
                <w:rFonts w:cs="Arial"/>
                <w:spacing w:val="-4"/>
              </w:rPr>
              <w:t>Kraj, d</w:t>
            </w:r>
            <w:r w:rsidRPr="00F27C86">
              <w:rPr>
                <w:rFonts w:cs="Arial"/>
                <w:spacing w:val="-4"/>
              </w:rPr>
              <w:t>atum:</w:t>
            </w:r>
            <w:r w:rsidRPr="00B3327C">
              <w:rPr>
                <w:rFonts w:cs="Arial"/>
                <w:spacing w:val="-4"/>
              </w:rPr>
              <w:t xml:space="preserve">  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27EE53F" w14:textId="77777777" w:rsidR="00BC1EAF" w:rsidRPr="00B3327C" w:rsidRDefault="00BC1EAF" w:rsidP="00086C5A">
            <w:pPr>
              <w:rPr>
                <w:bCs/>
                <w:iCs/>
                <w:spacing w:val="-4"/>
              </w:rPr>
            </w:pPr>
          </w:p>
        </w:tc>
        <w:tc>
          <w:tcPr>
            <w:tcW w:w="3402" w:type="dxa"/>
          </w:tcPr>
          <w:p w14:paraId="392D8C36" w14:textId="77777777" w:rsidR="00BC1EAF" w:rsidRPr="00B3327C" w:rsidRDefault="00BC1EAF" w:rsidP="00086C5A">
            <w:pPr>
              <w:rPr>
                <w:bCs/>
                <w:iCs/>
                <w:spacing w:val="-4"/>
              </w:rPr>
            </w:pPr>
          </w:p>
        </w:tc>
      </w:tr>
      <w:tr w:rsidR="00BC1EAF" w:rsidRPr="00B3327C" w14:paraId="3C5254BF" w14:textId="77777777" w:rsidTr="00086C5A">
        <w:trPr>
          <w:trHeight w:val="658"/>
        </w:trPr>
        <w:tc>
          <w:tcPr>
            <w:tcW w:w="1276" w:type="dxa"/>
            <w:vMerge w:val="restart"/>
          </w:tcPr>
          <w:p w14:paraId="052C03DD" w14:textId="77777777" w:rsidR="00BC1EAF" w:rsidRPr="00B3327C" w:rsidRDefault="00BC1EAF" w:rsidP="00086C5A">
            <w:pPr>
              <w:widowControl/>
              <w:autoSpaceDE/>
              <w:autoSpaceDN/>
              <w:rPr>
                <w:bCs/>
                <w:spacing w:val="-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</w:tcPr>
          <w:p w14:paraId="049CE2D8" w14:textId="77777777" w:rsidR="00BC1EAF" w:rsidRDefault="00BC1EAF" w:rsidP="00086C5A">
            <w:pPr>
              <w:widowControl/>
              <w:autoSpaceDE/>
              <w:autoSpaceDN/>
              <w:spacing w:before="120"/>
              <w:jc w:val="center"/>
              <w:rPr>
                <w:bCs/>
                <w:spacing w:val="-4"/>
                <w:sz w:val="20"/>
                <w:szCs w:val="20"/>
              </w:rPr>
            </w:pPr>
          </w:p>
          <w:p w14:paraId="11B73CBB" w14:textId="77777777" w:rsidR="00BC1EAF" w:rsidRPr="00F01BBD" w:rsidRDefault="00BC1EAF" w:rsidP="00086C5A">
            <w:pPr>
              <w:widowControl/>
              <w:autoSpaceDE/>
              <w:autoSpaceDN/>
              <w:spacing w:before="120"/>
              <w:jc w:val="center"/>
              <w:rPr>
                <w:bCs/>
                <w:spacing w:val="-4"/>
                <w:sz w:val="20"/>
                <w:szCs w:val="20"/>
              </w:rPr>
            </w:pPr>
            <w:proofErr w:type="spellStart"/>
            <w:r w:rsidRPr="00F01BBD">
              <w:rPr>
                <w:bCs/>
                <w:spacing w:val="-4"/>
                <w:sz w:val="20"/>
                <w:szCs w:val="20"/>
              </w:rPr>
              <w:t>Žig</w:t>
            </w:r>
            <w:proofErr w:type="spellEnd"/>
          </w:p>
          <w:p w14:paraId="3DA1979E" w14:textId="77777777" w:rsidR="00BC1EAF" w:rsidRPr="00B3327C" w:rsidRDefault="00BC1EAF" w:rsidP="00086C5A">
            <w:pPr>
              <w:jc w:val="center"/>
              <w:rPr>
                <w:bCs/>
                <w:iCs/>
                <w:spacing w:val="-4"/>
              </w:rPr>
            </w:pPr>
            <w:r w:rsidRPr="00F01BBD">
              <w:rPr>
                <w:bCs/>
                <w:spacing w:val="-4"/>
                <w:sz w:val="20"/>
                <w:szCs w:val="20"/>
              </w:rPr>
              <w:t>(</w:t>
            </w:r>
            <w:proofErr w:type="spellStart"/>
            <w:r w:rsidRPr="00F01BBD">
              <w:rPr>
                <w:bCs/>
                <w:spacing w:val="-4"/>
                <w:sz w:val="20"/>
                <w:szCs w:val="20"/>
              </w:rPr>
              <w:t>če</w:t>
            </w:r>
            <w:proofErr w:type="spellEnd"/>
            <w:r w:rsidRPr="00F01BBD">
              <w:rPr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01BBD">
              <w:rPr>
                <w:bCs/>
                <w:spacing w:val="-4"/>
                <w:sz w:val="20"/>
                <w:szCs w:val="20"/>
              </w:rPr>
              <w:t>obstaja</w:t>
            </w:r>
            <w:proofErr w:type="spellEnd"/>
            <w:r w:rsidRPr="00F01BBD">
              <w:rPr>
                <w:bCs/>
                <w:spacing w:val="-4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B425F63" w14:textId="77777777" w:rsidR="00BC1EAF" w:rsidRPr="00B3327C" w:rsidRDefault="00BC1EAF" w:rsidP="00086C5A">
            <w:pPr>
              <w:rPr>
                <w:bCs/>
                <w:iCs/>
                <w:spacing w:val="-4"/>
              </w:rPr>
            </w:pPr>
          </w:p>
        </w:tc>
      </w:tr>
      <w:tr w:rsidR="00BC1EAF" w:rsidRPr="00B3327C" w14:paraId="3D3DC51C" w14:textId="77777777" w:rsidTr="00086C5A">
        <w:trPr>
          <w:trHeight w:val="340"/>
        </w:trPr>
        <w:tc>
          <w:tcPr>
            <w:tcW w:w="1276" w:type="dxa"/>
            <w:vMerge/>
          </w:tcPr>
          <w:p w14:paraId="3D89FFEC" w14:textId="77777777" w:rsidR="00BC1EAF" w:rsidRPr="00B3327C" w:rsidRDefault="00BC1EAF" w:rsidP="00086C5A">
            <w:pPr>
              <w:rPr>
                <w:bCs/>
                <w:iCs/>
                <w:spacing w:val="-4"/>
              </w:rPr>
            </w:pPr>
          </w:p>
        </w:tc>
        <w:tc>
          <w:tcPr>
            <w:tcW w:w="4394" w:type="dxa"/>
            <w:vMerge/>
          </w:tcPr>
          <w:p w14:paraId="722BE715" w14:textId="77777777" w:rsidR="00BC1EAF" w:rsidRPr="00B3327C" w:rsidRDefault="00BC1EAF" w:rsidP="00086C5A">
            <w:pPr>
              <w:widowControl/>
              <w:autoSpaceDE/>
              <w:autoSpaceDN/>
              <w:jc w:val="center"/>
              <w:rPr>
                <w:bCs/>
                <w:spacing w:val="-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94D157B" w14:textId="7B8BF51F" w:rsidR="00BC1EAF" w:rsidRPr="00B3327C" w:rsidRDefault="00BC1EAF" w:rsidP="00086C5A">
            <w:pPr>
              <w:jc w:val="center"/>
              <w:rPr>
                <w:bCs/>
                <w:spacing w:val="-4"/>
              </w:rPr>
            </w:pPr>
            <w:proofErr w:type="spellStart"/>
            <w:r w:rsidRPr="00750F0E">
              <w:rPr>
                <w:bCs/>
                <w:spacing w:val="-4"/>
              </w:rPr>
              <w:t>podpis</w:t>
            </w:r>
            <w:proofErr w:type="spellEnd"/>
            <w:r w:rsidRPr="00750F0E">
              <w:rPr>
                <w:bCs/>
                <w:spacing w:val="-4"/>
              </w:rPr>
              <w:t xml:space="preserve"> </w:t>
            </w:r>
            <w:proofErr w:type="spellStart"/>
            <w:r>
              <w:rPr>
                <w:bCs/>
                <w:spacing w:val="-4"/>
              </w:rPr>
              <w:t>izvajalca</w:t>
            </w:r>
            <w:proofErr w:type="spellEnd"/>
            <w:r>
              <w:rPr>
                <w:bCs/>
                <w:spacing w:val="-4"/>
              </w:rPr>
              <w:t xml:space="preserve">, </w:t>
            </w:r>
            <w:proofErr w:type="spellStart"/>
            <w:r>
              <w:rPr>
                <w:bCs/>
                <w:spacing w:val="-4"/>
              </w:rPr>
              <w:t>dobavitelja</w:t>
            </w:r>
            <w:proofErr w:type="spellEnd"/>
          </w:p>
        </w:tc>
      </w:tr>
    </w:tbl>
    <w:p w14:paraId="05BF8A35" w14:textId="77777777" w:rsidR="00BC1EAF" w:rsidRPr="00B3327C" w:rsidRDefault="00BC1EAF" w:rsidP="00BC1EAF">
      <w:pPr>
        <w:pStyle w:val="Naslov"/>
        <w:jc w:val="left"/>
        <w:rPr>
          <w:rFonts w:asciiTheme="minorHAnsi" w:hAnsiTheme="minorHAnsi" w:cs="Arial"/>
          <w:spacing w:val="-4"/>
        </w:rPr>
      </w:pPr>
    </w:p>
    <w:p w14:paraId="2025CE3A" w14:textId="77777777" w:rsidR="00BC1EAF" w:rsidRPr="00B3327C" w:rsidRDefault="00BC1EAF" w:rsidP="00BC1EAF">
      <w:pPr>
        <w:pStyle w:val="Naslov"/>
        <w:jc w:val="left"/>
        <w:rPr>
          <w:rFonts w:asciiTheme="minorHAnsi" w:hAnsiTheme="minorHAnsi" w:cs="Arial"/>
          <w:spacing w:val="-4"/>
        </w:rPr>
      </w:pPr>
    </w:p>
    <w:p w14:paraId="656538AC" w14:textId="77777777" w:rsidR="00BC1EAF" w:rsidRPr="00B3327C" w:rsidRDefault="00BC1EAF" w:rsidP="00BC1EAF">
      <w:pPr>
        <w:pStyle w:val="Naslov"/>
        <w:jc w:val="left"/>
        <w:rPr>
          <w:rFonts w:asciiTheme="minorHAnsi" w:hAnsiTheme="minorHAnsi" w:cs="Arial"/>
          <w:spacing w:val="-4"/>
        </w:rPr>
      </w:pPr>
    </w:p>
    <w:p w14:paraId="600D0D7B" w14:textId="77777777" w:rsidR="00E41CF3" w:rsidRDefault="00E41CF3">
      <w:pPr>
        <w:rPr>
          <w:rFonts w:asciiTheme="minorHAnsi" w:hAnsiTheme="minorHAnsi" w:cs="Arial"/>
          <w:b/>
          <w:bCs/>
          <w:spacing w:val="-4"/>
          <w:sz w:val="24"/>
          <w:szCs w:val="24"/>
        </w:rPr>
      </w:pPr>
      <w:r>
        <w:rPr>
          <w:rFonts w:asciiTheme="minorHAnsi" w:hAnsiTheme="minorHAnsi" w:cs="Arial"/>
          <w:b/>
          <w:bCs/>
          <w:spacing w:val="-4"/>
          <w:sz w:val="24"/>
          <w:szCs w:val="24"/>
        </w:rPr>
        <w:br w:type="page"/>
      </w:r>
    </w:p>
    <w:p w14:paraId="4D004BAE" w14:textId="77777777" w:rsidR="00E41CF3" w:rsidRDefault="00E41CF3">
      <w:pPr>
        <w:rPr>
          <w:rFonts w:asciiTheme="minorHAnsi" w:hAnsiTheme="minorHAnsi" w:cs="Arial"/>
          <w:b/>
          <w:bCs/>
          <w:spacing w:val="-4"/>
          <w:sz w:val="24"/>
          <w:szCs w:val="24"/>
        </w:rPr>
      </w:pPr>
    </w:p>
    <w:p w14:paraId="4020450A" w14:textId="148C28FC" w:rsidR="00BC1EAF" w:rsidRPr="00037C6D" w:rsidRDefault="00BC1EAF" w:rsidP="00961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AEDFB" w:themeFill="accent4" w:themeFillTint="33"/>
        <w:tabs>
          <w:tab w:val="left" w:pos="1701"/>
        </w:tabs>
        <w:spacing w:before="120" w:after="120"/>
        <w:jc w:val="right"/>
        <w:rPr>
          <w:rFonts w:asciiTheme="minorHAnsi" w:hAnsiTheme="minorHAnsi" w:cs="Arial"/>
          <w:b/>
          <w:bCs/>
          <w:spacing w:val="-4"/>
          <w:sz w:val="24"/>
          <w:szCs w:val="24"/>
        </w:rPr>
      </w:pPr>
      <w:r w:rsidRPr="00037C6D">
        <w:rPr>
          <w:rFonts w:asciiTheme="minorHAnsi" w:hAnsiTheme="minorHAnsi" w:cs="Arial"/>
          <w:b/>
          <w:bCs/>
          <w:spacing w:val="-4"/>
          <w:sz w:val="24"/>
          <w:szCs w:val="24"/>
        </w:rPr>
        <w:t xml:space="preserve">Izjava </w:t>
      </w:r>
      <w:r>
        <w:rPr>
          <w:rFonts w:asciiTheme="minorHAnsi" w:hAnsiTheme="minorHAnsi" w:cs="Arial"/>
          <w:b/>
          <w:bCs/>
          <w:spacing w:val="-4"/>
          <w:sz w:val="24"/>
          <w:szCs w:val="24"/>
        </w:rPr>
        <w:t xml:space="preserve">izvajalca del, dobavitelja – Priloga </w:t>
      </w:r>
      <w:r w:rsidR="008A59CD">
        <w:rPr>
          <w:rFonts w:asciiTheme="minorHAnsi" w:hAnsiTheme="minorHAnsi" w:cs="Arial"/>
          <w:b/>
          <w:bCs/>
          <w:spacing w:val="-4"/>
          <w:sz w:val="24"/>
          <w:szCs w:val="24"/>
        </w:rPr>
        <w:t>11</w:t>
      </w:r>
    </w:p>
    <w:p w14:paraId="24B41DD6" w14:textId="77777777" w:rsidR="00EA6C8A" w:rsidRPr="00B3327C" w:rsidRDefault="00EA6C8A" w:rsidP="009618B0">
      <w:pPr>
        <w:pStyle w:val="Naslov"/>
        <w:spacing w:before="120"/>
        <w:jc w:val="left"/>
        <w:rPr>
          <w:rFonts w:asciiTheme="minorHAnsi" w:hAnsiTheme="minorHAnsi" w:cs="Arial"/>
          <w:spacing w:val="-4"/>
        </w:rPr>
      </w:pPr>
    </w:p>
    <w:p w14:paraId="53A0EBD4" w14:textId="2113B773" w:rsidR="00EA6C8A" w:rsidRPr="00E41CF3" w:rsidRDefault="00EA6C8A" w:rsidP="004C218E">
      <w:pPr>
        <w:spacing w:before="120"/>
        <w:jc w:val="both"/>
        <w:rPr>
          <w:rFonts w:asciiTheme="minorHAnsi" w:hAnsiTheme="minorHAnsi" w:cs="Arial"/>
          <w:b/>
          <w:bCs/>
          <w:spacing w:val="-4"/>
          <w:sz w:val="24"/>
          <w:szCs w:val="24"/>
        </w:rPr>
      </w:pPr>
      <w:r w:rsidRPr="00E41CF3">
        <w:rPr>
          <w:rFonts w:asciiTheme="minorHAnsi" w:hAnsiTheme="minorHAnsi" w:cs="Arial"/>
          <w:b/>
          <w:bCs/>
          <w:spacing w:val="-4"/>
          <w:sz w:val="24"/>
          <w:szCs w:val="24"/>
        </w:rPr>
        <w:t>Vlagatelj</w:t>
      </w:r>
      <w:r w:rsidR="00E41CF3">
        <w:rPr>
          <w:rFonts w:asciiTheme="minorHAnsi" w:hAnsiTheme="minorHAnsi" w:cs="Arial"/>
          <w:b/>
          <w:bCs/>
          <w:spacing w:val="-4"/>
          <w:sz w:val="24"/>
          <w:szCs w:val="24"/>
        </w:rPr>
        <w:t>:</w:t>
      </w:r>
    </w:p>
    <w:p w14:paraId="5F840EB6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8354F21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________________________________________</w:t>
      </w:r>
    </w:p>
    <w:p w14:paraId="60299E38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37A7C680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________________________________________</w:t>
      </w:r>
    </w:p>
    <w:p w14:paraId="3A76F584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00B59AB4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________________________________________</w:t>
      </w:r>
    </w:p>
    <w:p w14:paraId="51FCA562" w14:textId="77777777" w:rsidR="009E3953" w:rsidRPr="00B3327C" w:rsidRDefault="009E3953" w:rsidP="009E395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2A16F0F9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4D27385A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74A9C1DD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2F7F2E14" w14:textId="77777777" w:rsidR="00EA6C8A" w:rsidRPr="00B3327C" w:rsidRDefault="00EA6C8A" w:rsidP="00EA6C8A">
      <w:pPr>
        <w:jc w:val="center"/>
        <w:rPr>
          <w:rFonts w:asciiTheme="minorHAnsi" w:hAnsiTheme="minorHAnsi" w:cs="Arial"/>
          <w:b/>
          <w:spacing w:val="-4"/>
          <w:sz w:val="24"/>
          <w:szCs w:val="24"/>
        </w:rPr>
      </w:pPr>
      <w:r w:rsidRPr="00B3327C">
        <w:rPr>
          <w:rFonts w:asciiTheme="minorHAnsi" w:hAnsiTheme="minorHAnsi" w:cs="Arial"/>
          <w:b/>
          <w:spacing w:val="-4"/>
          <w:sz w:val="24"/>
          <w:szCs w:val="24"/>
        </w:rPr>
        <w:t>IZJAVA</w:t>
      </w:r>
    </w:p>
    <w:p w14:paraId="47AC8097" w14:textId="77777777" w:rsidR="00EA6C8A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88F9228" w14:textId="77777777" w:rsidR="00E41CF3" w:rsidRDefault="00E41CF3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462A7E48" w14:textId="77777777" w:rsidR="00E41CF3" w:rsidRPr="00B3327C" w:rsidRDefault="00E41CF3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0B8A923" w14:textId="65778ABD" w:rsidR="00E41CF3" w:rsidRDefault="00CA6774" w:rsidP="00E41CF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Izjavljam, da sem končal</w:t>
      </w:r>
      <w:r w:rsidR="00EA6C8A" w:rsidRPr="00B3327C">
        <w:rPr>
          <w:rFonts w:asciiTheme="minorHAnsi" w:hAnsiTheme="minorHAnsi" w:cs="Arial"/>
          <w:spacing w:val="-4"/>
          <w:sz w:val="24"/>
          <w:szCs w:val="24"/>
        </w:rPr>
        <w:t xml:space="preserve"> z investicijo izgradnje </w:t>
      </w:r>
      <w:r w:rsidR="00E41CF3">
        <w:rPr>
          <w:rFonts w:asciiTheme="minorHAnsi" w:hAnsiTheme="minorHAnsi" w:cs="Arial"/>
          <w:spacing w:val="-4"/>
          <w:sz w:val="24"/>
          <w:szCs w:val="24"/>
        </w:rPr>
        <w:t>– označite:</w:t>
      </w:r>
    </w:p>
    <w:p w14:paraId="6E6C6126" w14:textId="77777777" w:rsidR="00E41CF3" w:rsidRDefault="00E41CF3" w:rsidP="00E41CF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731CF2C5" w14:textId="3FA965F1" w:rsidR="00E41CF3" w:rsidRDefault="00E41CF3" w:rsidP="00E41CF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cs="Arial"/>
          <w:b/>
          <w:spacing w:val="-4"/>
        </w:rPr>
        <w:fldChar w:fldCharType="begin">
          <w:ffData>
            <w:name w:val="Potrditev47"/>
            <w:enabled/>
            <w:calcOnExit w:val="0"/>
            <w:checkBox>
              <w:sizeAuto/>
              <w:default w:val="0"/>
            </w:checkBox>
          </w:ffData>
        </w:fldChar>
      </w:r>
      <w:r w:rsidRPr="00B3327C">
        <w:rPr>
          <w:rFonts w:cs="Arial"/>
          <w:b/>
          <w:spacing w:val="-4"/>
        </w:rPr>
        <w:instrText xml:space="preserve"> FORMCHECKBOX </w:instrText>
      </w:r>
      <w:r w:rsidRPr="00B3327C">
        <w:rPr>
          <w:rFonts w:cs="Arial"/>
          <w:b/>
          <w:spacing w:val="-4"/>
        </w:rPr>
      </w:r>
      <w:r w:rsidRPr="00B3327C">
        <w:rPr>
          <w:rFonts w:cs="Arial"/>
          <w:b/>
          <w:spacing w:val="-4"/>
        </w:rPr>
        <w:fldChar w:fldCharType="separate"/>
      </w:r>
      <w:r w:rsidRPr="00B3327C">
        <w:rPr>
          <w:rFonts w:cs="Arial"/>
          <w:b/>
          <w:spacing w:val="-4"/>
        </w:rPr>
        <w:fldChar w:fldCharType="end"/>
      </w:r>
      <w:r w:rsidRPr="00B3327C">
        <w:rPr>
          <w:rFonts w:cs="Arial"/>
          <w:b/>
          <w:spacing w:val="-4"/>
        </w:rPr>
        <w:t xml:space="preserve"> </w:t>
      </w:r>
      <w:r w:rsidRPr="00B3327C">
        <w:rPr>
          <w:rFonts w:asciiTheme="minorHAnsi" w:hAnsiTheme="minorHAnsi" w:cs="Arial"/>
          <w:spacing w:val="-4"/>
          <w:sz w:val="24"/>
          <w:szCs w:val="24"/>
        </w:rPr>
        <w:t xml:space="preserve"> MKČN</w:t>
      </w:r>
      <w:r>
        <w:rPr>
          <w:rFonts w:asciiTheme="minorHAnsi" w:hAnsiTheme="minorHAnsi" w:cs="Arial"/>
          <w:spacing w:val="-4"/>
          <w:sz w:val="24"/>
          <w:szCs w:val="24"/>
        </w:rPr>
        <w:t>,</w:t>
      </w:r>
    </w:p>
    <w:p w14:paraId="389A723E" w14:textId="5A187FC4" w:rsidR="00E41CF3" w:rsidRPr="00B3327C" w:rsidRDefault="00E41CF3" w:rsidP="00E41CF3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cs="Arial"/>
          <w:b/>
          <w:spacing w:val="-4"/>
        </w:rPr>
        <w:fldChar w:fldCharType="begin">
          <w:ffData>
            <w:name w:val="Potrditev47"/>
            <w:enabled/>
            <w:calcOnExit w:val="0"/>
            <w:checkBox>
              <w:sizeAuto/>
              <w:default w:val="0"/>
            </w:checkBox>
          </w:ffData>
        </w:fldChar>
      </w:r>
      <w:r w:rsidRPr="00B3327C">
        <w:rPr>
          <w:rFonts w:cs="Arial"/>
          <w:b/>
          <w:spacing w:val="-4"/>
        </w:rPr>
        <w:instrText xml:space="preserve"> FORMCHECKBOX </w:instrText>
      </w:r>
      <w:r w:rsidRPr="00B3327C">
        <w:rPr>
          <w:rFonts w:cs="Arial"/>
          <w:b/>
          <w:spacing w:val="-4"/>
        </w:rPr>
      </w:r>
      <w:r w:rsidRPr="00B3327C">
        <w:rPr>
          <w:rFonts w:cs="Arial"/>
          <w:b/>
          <w:spacing w:val="-4"/>
        </w:rPr>
        <w:fldChar w:fldCharType="separate"/>
      </w:r>
      <w:r w:rsidRPr="00B3327C">
        <w:rPr>
          <w:rFonts w:cs="Arial"/>
          <w:b/>
          <w:spacing w:val="-4"/>
        </w:rPr>
        <w:fldChar w:fldCharType="end"/>
      </w:r>
      <w:r w:rsidRPr="00B3327C">
        <w:rPr>
          <w:rFonts w:cs="Arial"/>
          <w:b/>
          <w:spacing w:val="-4"/>
        </w:rPr>
        <w:t xml:space="preserve"> </w:t>
      </w:r>
      <w:r w:rsidR="009618B0">
        <w:rPr>
          <w:rFonts w:cs="Arial"/>
          <w:b/>
          <w:spacing w:val="-4"/>
        </w:rPr>
        <w:t xml:space="preserve"> </w:t>
      </w:r>
      <w:r w:rsidRPr="00B3327C">
        <w:rPr>
          <w:rFonts w:asciiTheme="minorHAnsi" w:hAnsiTheme="minorHAnsi" w:cs="Arial"/>
          <w:spacing w:val="-4"/>
          <w:sz w:val="24"/>
          <w:szCs w:val="24"/>
        </w:rPr>
        <w:t>HPČ</w:t>
      </w:r>
      <w:r>
        <w:rPr>
          <w:rFonts w:asciiTheme="minorHAnsi" w:hAnsiTheme="minorHAnsi" w:cs="Arial"/>
          <w:spacing w:val="-4"/>
          <w:sz w:val="24"/>
          <w:szCs w:val="24"/>
        </w:rPr>
        <w:t>.</w:t>
      </w:r>
    </w:p>
    <w:p w14:paraId="3FCDF8BF" w14:textId="3612745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524B0B79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24040BCF" w14:textId="77777777" w:rsidR="009D43BC" w:rsidRPr="00B3327C" w:rsidRDefault="009D43BC" w:rsidP="009D43BC">
      <w:pPr>
        <w:jc w:val="both"/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Ta izjava je sestavni del in prilo</w:t>
      </w:r>
      <w:r w:rsidR="00CA6774" w:rsidRPr="00B3327C">
        <w:rPr>
          <w:rFonts w:asciiTheme="minorHAnsi" w:hAnsiTheme="minorHAnsi" w:cs="Arial"/>
          <w:spacing w:val="-4"/>
          <w:sz w:val="24"/>
          <w:szCs w:val="24"/>
        </w:rPr>
        <w:t>ga vloge s katero se prijavljam</w:t>
      </w:r>
      <w:r w:rsidRPr="00B3327C">
        <w:rPr>
          <w:rFonts w:asciiTheme="minorHAnsi" w:hAnsiTheme="minorHAnsi" w:cs="Arial"/>
          <w:spacing w:val="-4"/>
          <w:sz w:val="24"/>
          <w:szCs w:val="24"/>
        </w:rPr>
        <w:t xml:space="preserve"> na:</w:t>
      </w:r>
    </w:p>
    <w:p w14:paraId="4A45B86D" w14:textId="77777777" w:rsidR="009D43BC" w:rsidRPr="00B3327C" w:rsidRDefault="009D43BC" w:rsidP="009D43BC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FC0F839" w14:textId="0C71695B" w:rsidR="009D43BC" w:rsidRPr="00B3327C" w:rsidRDefault="005D3CE3" w:rsidP="009D43BC">
      <w:pPr>
        <w:jc w:val="both"/>
        <w:rPr>
          <w:rFonts w:asciiTheme="minorHAnsi" w:hAnsiTheme="minorHAnsi" w:cs="Arial"/>
          <w:b/>
          <w:bCs/>
          <w:spacing w:val="-4"/>
          <w:sz w:val="24"/>
          <w:szCs w:val="24"/>
        </w:rPr>
      </w:pPr>
      <w:r w:rsidRPr="00B3327C">
        <w:rPr>
          <w:rFonts w:asciiTheme="minorHAnsi" w:hAnsiTheme="minorHAnsi" w:cs="Arial"/>
          <w:b/>
          <w:bCs/>
          <w:spacing w:val="-4"/>
          <w:sz w:val="24"/>
          <w:szCs w:val="24"/>
        </w:rPr>
        <w:t xml:space="preserve">»Javni razpis o dodeljevanju nepovratnih finančnih sredstev za izgradnjo malih komunalnih čistilnih naprav in hišnih prečrpališč v Občini Cerkvenjak </w:t>
      </w:r>
      <w:r w:rsidR="00A21807" w:rsidRPr="00B3327C">
        <w:rPr>
          <w:rFonts w:asciiTheme="minorHAnsi" w:hAnsiTheme="minorHAnsi" w:cs="Arial"/>
          <w:b/>
          <w:bCs/>
          <w:spacing w:val="-4"/>
          <w:sz w:val="24"/>
          <w:szCs w:val="24"/>
        </w:rPr>
        <w:t>v letu 202</w:t>
      </w:r>
      <w:r w:rsidR="008A13D5">
        <w:rPr>
          <w:rFonts w:asciiTheme="minorHAnsi" w:hAnsiTheme="minorHAnsi" w:cs="Arial"/>
          <w:b/>
          <w:bCs/>
          <w:spacing w:val="-4"/>
          <w:sz w:val="24"/>
          <w:szCs w:val="24"/>
        </w:rPr>
        <w:t>6</w:t>
      </w:r>
      <w:r w:rsidRPr="00B3327C">
        <w:rPr>
          <w:rFonts w:asciiTheme="minorHAnsi" w:hAnsiTheme="minorHAnsi" w:cs="Arial"/>
          <w:b/>
          <w:bCs/>
          <w:spacing w:val="-4"/>
          <w:sz w:val="24"/>
          <w:szCs w:val="24"/>
        </w:rPr>
        <w:t>«</w:t>
      </w:r>
      <w:r w:rsidR="00E41CF3">
        <w:rPr>
          <w:rFonts w:asciiTheme="minorHAnsi" w:hAnsiTheme="minorHAnsi" w:cs="Arial"/>
          <w:b/>
          <w:bCs/>
          <w:spacing w:val="-4"/>
          <w:sz w:val="24"/>
          <w:szCs w:val="24"/>
        </w:rPr>
        <w:t>,</w:t>
      </w:r>
    </w:p>
    <w:p w14:paraId="58FF9F9C" w14:textId="77777777" w:rsidR="001474EC" w:rsidRPr="00B3327C" w:rsidRDefault="001474EC" w:rsidP="009D43BC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19B1C14" w14:textId="77777777" w:rsidR="009D43BC" w:rsidRPr="00B3327C" w:rsidRDefault="009D43BC" w:rsidP="009D43BC">
      <w:pPr>
        <w:rPr>
          <w:rFonts w:asciiTheme="minorHAnsi" w:hAnsiTheme="minorHAnsi" w:cs="Arial"/>
          <w:spacing w:val="-4"/>
          <w:sz w:val="24"/>
          <w:szCs w:val="24"/>
        </w:rPr>
      </w:pPr>
      <w:r w:rsidRPr="00B3327C">
        <w:rPr>
          <w:rFonts w:asciiTheme="minorHAnsi" w:hAnsiTheme="minorHAnsi" w:cs="Arial"/>
          <w:spacing w:val="-4"/>
          <w:sz w:val="24"/>
          <w:szCs w:val="24"/>
        </w:rPr>
        <w:t>objavljen na spletni strani Občine Cerkvenjak in na oglasnem portalu pred občino.</w:t>
      </w:r>
    </w:p>
    <w:p w14:paraId="16912780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2CDB59E4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76143A32" w14:textId="77777777" w:rsidR="00EA6C8A" w:rsidRPr="00B3327C" w:rsidRDefault="00EA6C8A" w:rsidP="00EA6C8A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01097D1D" w14:textId="77777777" w:rsidR="002F7594" w:rsidRPr="00B3327C" w:rsidRDefault="002F7594" w:rsidP="002F7594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64117934" w14:textId="77777777" w:rsidR="002F7594" w:rsidRPr="00B3327C" w:rsidRDefault="002F7594" w:rsidP="002F7594">
      <w:pPr>
        <w:jc w:val="both"/>
        <w:rPr>
          <w:rFonts w:asciiTheme="minorHAnsi" w:hAnsiTheme="minorHAnsi" w:cs="Arial"/>
          <w:spacing w:val="-4"/>
          <w:sz w:val="24"/>
          <w:szCs w:val="24"/>
        </w:rPr>
      </w:pPr>
    </w:p>
    <w:p w14:paraId="518202E4" w14:textId="77777777" w:rsidR="008A59CD" w:rsidRPr="00B3327C" w:rsidRDefault="008A59CD" w:rsidP="008A59CD">
      <w:pPr>
        <w:pStyle w:val="Naslov"/>
        <w:jc w:val="left"/>
        <w:rPr>
          <w:rFonts w:asciiTheme="minorHAnsi" w:hAnsiTheme="minorHAnsi" w:cs="Arial"/>
          <w:spacing w:val="-4"/>
        </w:rPr>
      </w:pPr>
    </w:p>
    <w:tbl>
      <w:tblPr>
        <w:tblStyle w:val="TableNormal"/>
        <w:tblW w:w="9072" w:type="dxa"/>
        <w:tblInd w:w="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76"/>
        <w:gridCol w:w="4394"/>
        <w:gridCol w:w="3402"/>
      </w:tblGrid>
      <w:tr w:rsidR="008A59CD" w:rsidRPr="00B3327C" w14:paraId="3F41EF06" w14:textId="77777777" w:rsidTr="00086C5A">
        <w:trPr>
          <w:trHeight w:val="187"/>
        </w:trPr>
        <w:tc>
          <w:tcPr>
            <w:tcW w:w="1276" w:type="dxa"/>
          </w:tcPr>
          <w:p w14:paraId="03B5D12E" w14:textId="77777777" w:rsidR="008A59CD" w:rsidRPr="00B3327C" w:rsidRDefault="008A59CD" w:rsidP="00086C5A">
            <w:pPr>
              <w:rPr>
                <w:bCs/>
                <w:spacing w:val="-4"/>
              </w:rPr>
            </w:pPr>
            <w:r>
              <w:rPr>
                <w:rFonts w:cs="Arial"/>
                <w:spacing w:val="-4"/>
              </w:rPr>
              <w:t>Kraj, d</w:t>
            </w:r>
            <w:r w:rsidRPr="00F27C86">
              <w:rPr>
                <w:rFonts w:cs="Arial"/>
                <w:spacing w:val="-4"/>
              </w:rPr>
              <w:t>atum:</w:t>
            </w:r>
            <w:r w:rsidRPr="00B3327C">
              <w:rPr>
                <w:rFonts w:cs="Arial"/>
                <w:spacing w:val="-4"/>
              </w:rPr>
              <w:t xml:space="preserve">  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12677D9" w14:textId="77777777" w:rsidR="008A59CD" w:rsidRPr="00B3327C" w:rsidRDefault="008A59CD" w:rsidP="00086C5A">
            <w:pPr>
              <w:rPr>
                <w:bCs/>
                <w:iCs/>
                <w:spacing w:val="-4"/>
              </w:rPr>
            </w:pPr>
          </w:p>
        </w:tc>
        <w:tc>
          <w:tcPr>
            <w:tcW w:w="3402" w:type="dxa"/>
          </w:tcPr>
          <w:p w14:paraId="6BD0AB21" w14:textId="77777777" w:rsidR="008A59CD" w:rsidRPr="00B3327C" w:rsidRDefault="008A59CD" w:rsidP="00086C5A">
            <w:pPr>
              <w:rPr>
                <w:bCs/>
                <w:iCs/>
                <w:spacing w:val="-4"/>
              </w:rPr>
            </w:pPr>
          </w:p>
        </w:tc>
      </w:tr>
      <w:tr w:rsidR="008A59CD" w:rsidRPr="00B3327C" w14:paraId="0D238282" w14:textId="77777777" w:rsidTr="00086C5A">
        <w:trPr>
          <w:trHeight w:val="658"/>
        </w:trPr>
        <w:tc>
          <w:tcPr>
            <w:tcW w:w="1276" w:type="dxa"/>
            <w:vMerge w:val="restart"/>
          </w:tcPr>
          <w:p w14:paraId="5F7B9185" w14:textId="77777777" w:rsidR="008A59CD" w:rsidRPr="00B3327C" w:rsidRDefault="008A59CD" w:rsidP="00086C5A">
            <w:pPr>
              <w:widowControl/>
              <w:autoSpaceDE/>
              <w:autoSpaceDN/>
              <w:rPr>
                <w:bCs/>
                <w:spacing w:val="-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</w:tcPr>
          <w:p w14:paraId="228A7B14" w14:textId="77777777" w:rsidR="008A59CD" w:rsidRDefault="008A59CD" w:rsidP="00086C5A">
            <w:pPr>
              <w:widowControl/>
              <w:autoSpaceDE/>
              <w:autoSpaceDN/>
              <w:spacing w:before="120"/>
              <w:jc w:val="center"/>
              <w:rPr>
                <w:bCs/>
                <w:spacing w:val="-4"/>
                <w:sz w:val="20"/>
                <w:szCs w:val="20"/>
              </w:rPr>
            </w:pPr>
          </w:p>
          <w:p w14:paraId="35A066FD" w14:textId="77777777" w:rsidR="008A59CD" w:rsidRPr="00F01BBD" w:rsidRDefault="008A59CD" w:rsidP="00086C5A">
            <w:pPr>
              <w:widowControl/>
              <w:autoSpaceDE/>
              <w:autoSpaceDN/>
              <w:spacing w:before="120"/>
              <w:jc w:val="center"/>
              <w:rPr>
                <w:bCs/>
                <w:spacing w:val="-4"/>
                <w:sz w:val="20"/>
                <w:szCs w:val="20"/>
              </w:rPr>
            </w:pPr>
            <w:proofErr w:type="spellStart"/>
            <w:r w:rsidRPr="00F01BBD">
              <w:rPr>
                <w:bCs/>
                <w:spacing w:val="-4"/>
                <w:sz w:val="20"/>
                <w:szCs w:val="20"/>
              </w:rPr>
              <w:t>Žig</w:t>
            </w:r>
            <w:proofErr w:type="spellEnd"/>
          </w:p>
          <w:p w14:paraId="659BBEA4" w14:textId="77777777" w:rsidR="008A59CD" w:rsidRPr="00B3327C" w:rsidRDefault="008A59CD" w:rsidP="00086C5A">
            <w:pPr>
              <w:jc w:val="center"/>
              <w:rPr>
                <w:bCs/>
                <w:iCs/>
                <w:spacing w:val="-4"/>
              </w:rPr>
            </w:pPr>
            <w:r w:rsidRPr="00F01BBD">
              <w:rPr>
                <w:bCs/>
                <w:spacing w:val="-4"/>
                <w:sz w:val="20"/>
                <w:szCs w:val="20"/>
              </w:rPr>
              <w:t>(</w:t>
            </w:r>
            <w:proofErr w:type="spellStart"/>
            <w:r w:rsidRPr="00F01BBD">
              <w:rPr>
                <w:bCs/>
                <w:spacing w:val="-4"/>
                <w:sz w:val="20"/>
                <w:szCs w:val="20"/>
              </w:rPr>
              <w:t>če</w:t>
            </w:r>
            <w:proofErr w:type="spellEnd"/>
            <w:r w:rsidRPr="00F01BBD">
              <w:rPr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01BBD">
              <w:rPr>
                <w:bCs/>
                <w:spacing w:val="-4"/>
                <w:sz w:val="20"/>
                <w:szCs w:val="20"/>
              </w:rPr>
              <w:t>obstaja</w:t>
            </w:r>
            <w:proofErr w:type="spellEnd"/>
            <w:r w:rsidRPr="00F01BBD">
              <w:rPr>
                <w:bCs/>
                <w:spacing w:val="-4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2ED8567" w14:textId="77777777" w:rsidR="008A59CD" w:rsidRPr="00B3327C" w:rsidRDefault="008A59CD" w:rsidP="00086C5A">
            <w:pPr>
              <w:rPr>
                <w:bCs/>
                <w:iCs/>
                <w:spacing w:val="-4"/>
              </w:rPr>
            </w:pPr>
          </w:p>
        </w:tc>
      </w:tr>
      <w:tr w:rsidR="008A59CD" w:rsidRPr="00B3327C" w14:paraId="118B1C9D" w14:textId="77777777" w:rsidTr="00086C5A">
        <w:trPr>
          <w:trHeight w:val="340"/>
        </w:trPr>
        <w:tc>
          <w:tcPr>
            <w:tcW w:w="1276" w:type="dxa"/>
            <w:vMerge/>
          </w:tcPr>
          <w:p w14:paraId="265270A6" w14:textId="77777777" w:rsidR="008A59CD" w:rsidRPr="00B3327C" w:rsidRDefault="008A59CD" w:rsidP="00086C5A">
            <w:pPr>
              <w:rPr>
                <w:bCs/>
                <w:iCs/>
                <w:spacing w:val="-4"/>
              </w:rPr>
            </w:pPr>
          </w:p>
        </w:tc>
        <w:tc>
          <w:tcPr>
            <w:tcW w:w="4394" w:type="dxa"/>
            <w:vMerge/>
          </w:tcPr>
          <w:p w14:paraId="43B8455B" w14:textId="77777777" w:rsidR="008A59CD" w:rsidRPr="00B3327C" w:rsidRDefault="008A59CD" w:rsidP="00086C5A">
            <w:pPr>
              <w:widowControl/>
              <w:autoSpaceDE/>
              <w:autoSpaceDN/>
              <w:jc w:val="center"/>
              <w:rPr>
                <w:bCs/>
                <w:spacing w:val="-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F497E9E" w14:textId="77777777" w:rsidR="008A59CD" w:rsidRPr="00B3327C" w:rsidRDefault="008A59CD" w:rsidP="00086C5A">
            <w:pPr>
              <w:jc w:val="center"/>
              <w:rPr>
                <w:bCs/>
                <w:spacing w:val="-4"/>
              </w:rPr>
            </w:pPr>
            <w:proofErr w:type="spellStart"/>
            <w:r w:rsidRPr="00750F0E">
              <w:rPr>
                <w:bCs/>
                <w:spacing w:val="-4"/>
              </w:rPr>
              <w:t>podpis</w:t>
            </w:r>
            <w:proofErr w:type="spellEnd"/>
            <w:r w:rsidRPr="00750F0E">
              <w:rPr>
                <w:bCs/>
                <w:spacing w:val="-4"/>
              </w:rPr>
              <w:t xml:space="preserve"> </w:t>
            </w:r>
            <w:proofErr w:type="spellStart"/>
            <w:r w:rsidRPr="00750F0E">
              <w:rPr>
                <w:bCs/>
                <w:spacing w:val="-4"/>
              </w:rPr>
              <w:t>vlagatelja</w:t>
            </w:r>
            <w:proofErr w:type="spellEnd"/>
          </w:p>
        </w:tc>
      </w:tr>
    </w:tbl>
    <w:p w14:paraId="20D562C4" w14:textId="77777777" w:rsidR="008A59CD" w:rsidRPr="00B3327C" w:rsidRDefault="008A59CD" w:rsidP="008A59CD">
      <w:pPr>
        <w:pStyle w:val="Naslov"/>
        <w:jc w:val="left"/>
        <w:rPr>
          <w:rFonts w:asciiTheme="minorHAnsi" w:hAnsiTheme="minorHAnsi" w:cs="Arial"/>
          <w:spacing w:val="-4"/>
        </w:rPr>
      </w:pPr>
    </w:p>
    <w:p w14:paraId="0689BF5E" w14:textId="77777777" w:rsidR="002F7594" w:rsidRPr="00B3327C" w:rsidRDefault="002F7594" w:rsidP="002F7594">
      <w:pPr>
        <w:pStyle w:val="Naslov"/>
        <w:jc w:val="left"/>
        <w:rPr>
          <w:rFonts w:asciiTheme="minorHAnsi" w:hAnsiTheme="minorHAnsi" w:cs="Arial"/>
          <w:spacing w:val="-4"/>
        </w:rPr>
      </w:pPr>
    </w:p>
    <w:sectPr w:rsidR="002F7594" w:rsidRPr="00B3327C" w:rsidSect="004A3CF6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680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B395" w14:textId="77777777" w:rsidR="002A33F2" w:rsidRDefault="002A33F2">
      <w:r>
        <w:separator/>
      </w:r>
    </w:p>
  </w:endnote>
  <w:endnote w:type="continuationSeparator" w:id="0">
    <w:p w14:paraId="57FCB53C" w14:textId="77777777" w:rsidR="002A33F2" w:rsidRDefault="002A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6D1D6" w14:textId="77777777" w:rsidR="005F61B5" w:rsidRDefault="005F61B5" w:rsidP="008452B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3CF4D5" w14:textId="77777777" w:rsidR="005F61B5" w:rsidRDefault="005F61B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mrea"/>
      <w:tblW w:w="9068" w:type="dxa"/>
      <w:tblInd w:w="-3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00"/>
      <w:gridCol w:w="568"/>
    </w:tblGrid>
    <w:tr w:rsidR="00E41CF3" w:rsidRPr="00B47607" w14:paraId="12FF13F2" w14:textId="77777777" w:rsidTr="00086C5A">
      <w:tc>
        <w:tcPr>
          <w:tcW w:w="8500" w:type="dxa"/>
        </w:tcPr>
        <w:p w14:paraId="7AC93CDE" w14:textId="77777777" w:rsidR="00E41CF3" w:rsidRPr="00B47607" w:rsidRDefault="00E41CF3" w:rsidP="00E41CF3">
          <w:pPr>
            <w:spacing w:before="40"/>
            <w:rPr>
              <w:rFonts w:ascii="Aptos Narrow" w:hAnsi="Aptos Narrow"/>
            </w:rPr>
          </w:pPr>
          <w:r w:rsidRPr="00B47607">
            <w:rPr>
              <w:rFonts w:ascii="Aptos Narrow" w:hAnsi="Aptos Narrow"/>
              <w:spacing w:val="-2"/>
            </w:rPr>
            <w:t xml:space="preserve">Javni razpis za </w:t>
          </w:r>
          <w:r w:rsidRPr="00636E53">
            <w:rPr>
              <w:rFonts w:ascii="Aptos Narrow" w:hAnsi="Aptos Narrow"/>
              <w:spacing w:val="-2"/>
            </w:rPr>
            <w:t>dodelitev nepovratnih finančnih sredstev za izgradnjo malih komunalnih čistilnih naprav in hišnih prečrpališč v Občini Cerkvenjak v letu 2026</w:t>
          </w:r>
        </w:p>
      </w:tc>
      <w:tc>
        <w:tcPr>
          <w:tcW w:w="568" w:type="dxa"/>
        </w:tcPr>
        <w:p w14:paraId="1530FA4D" w14:textId="77777777" w:rsidR="00E41CF3" w:rsidRPr="00B47607" w:rsidRDefault="00E41CF3" w:rsidP="00E41CF3">
          <w:pPr>
            <w:pStyle w:val="Noga"/>
            <w:spacing w:before="40"/>
            <w:jc w:val="right"/>
            <w:rPr>
              <w:rFonts w:ascii="Aptos Narrow" w:hAnsi="Aptos Narrow"/>
            </w:rPr>
          </w:pPr>
          <w:r w:rsidRPr="00B47607">
            <w:rPr>
              <w:rFonts w:ascii="Aptos Narrow" w:hAnsi="Aptos Narrow"/>
            </w:rPr>
            <w:fldChar w:fldCharType="begin"/>
          </w:r>
          <w:r w:rsidRPr="00B47607">
            <w:rPr>
              <w:rFonts w:ascii="Aptos Narrow" w:hAnsi="Aptos Narrow"/>
            </w:rPr>
            <w:instrText>PAGE   \* MERGEFORMAT</w:instrText>
          </w:r>
          <w:r w:rsidRPr="00B47607">
            <w:rPr>
              <w:rFonts w:ascii="Aptos Narrow" w:hAnsi="Aptos Narrow"/>
            </w:rPr>
            <w:fldChar w:fldCharType="separate"/>
          </w:r>
          <w:r w:rsidRPr="00B47607">
            <w:rPr>
              <w:rFonts w:ascii="Aptos Narrow" w:hAnsi="Aptos Narrow"/>
            </w:rPr>
            <w:t>1</w:t>
          </w:r>
          <w:r w:rsidRPr="00B47607">
            <w:rPr>
              <w:rFonts w:ascii="Aptos Narrow" w:hAnsi="Aptos Narrow"/>
            </w:rPr>
            <w:fldChar w:fldCharType="end"/>
          </w:r>
        </w:p>
      </w:tc>
    </w:tr>
  </w:tbl>
  <w:p w14:paraId="43C2FB1A" w14:textId="77777777" w:rsidR="005F61B5" w:rsidRDefault="005F61B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mrea"/>
      <w:tblW w:w="9068" w:type="dxa"/>
      <w:tblInd w:w="-3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00"/>
      <w:gridCol w:w="568"/>
    </w:tblGrid>
    <w:tr w:rsidR="00636E53" w:rsidRPr="00B47607" w14:paraId="3319F38D" w14:textId="77777777" w:rsidTr="00086C5A">
      <w:tc>
        <w:tcPr>
          <w:tcW w:w="8500" w:type="dxa"/>
        </w:tcPr>
        <w:p w14:paraId="3714D2F8" w14:textId="32A302F6" w:rsidR="00636E53" w:rsidRPr="00B47607" w:rsidRDefault="00636E53" w:rsidP="00636E53">
          <w:pPr>
            <w:spacing w:before="40"/>
            <w:rPr>
              <w:rFonts w:ascii="Aptos Narrow" w:hAnsi="Aptos Narrow"/>
            </w:rPr>
          </w:pPr>
          <w:r w:rsidRPr="00B47607">
            <w:rPr>
              <w:rFonts w:ascii="Aptos Narrow" w:hAnsi="Aptos Narrow"/>
              <w:spacing w:val="-2"/>
            </w:rPr>
            <w:t xml:space="preserve">Javni razpis za </w:t>
          </w:r>
          <w:r w:rsidRPr="00636E53">
            <w:rPr>
              <w:rFonts w:ascii="Aptos Narrow" w:hAnsi="Aptos Narrow"/>
              <w:spacing w:val="-2"/>
            </w:rPr>
            <w:t>dodelitev nepovratnih finančnih sredstev za izgradnjo malih komunalnih čistilnih naprav in hišnih prečrpališč v Občini Cerkvenjak v letu 2026</w:t>
          </w:r>
        </w:p>
      </w:tc>
      <w:tc>
        <w:tcPr>
          <w:tcW w:w="568" w:type="dxa"/>
        </w:tcPr>
        <w:p w14:paraId="34EE3FFF" w14:textId="77777777" w:rsidR="00636E53" w:rsidRPr="00B47607" w:rsidRDefault="00636E53" w:rsidP="00636E53">
          <w:pPr>
            <w:pStyle w:val="Noga"/>
            <w:spacing w:before="40"/>
            <w:jc w:val="right"/>
            <w:rPr>
              <w:rFonts w:ascii="Aptos Narrow" w:hAnsi="Aptos Narrow"/>
            </w:rPr>
          </w:pPr>
          <w:r w:rsidRPr="00B47607">
            <w:rPr>
              <w:rFonts w:ascii="Aptos Narrow" w:hAnsi="Aptos Narrow"/>
            </w:rPr>
            <w:fldChar w:fldCharType="begin"/>
          </w:r>
          <w:r w:rsidRPr="00B47607">
            <w:rPr>
              <w:rFonts w:ascii="Aptos Narrow" w:hAnsi="Aptos Narrow"/>
            </w:rPr>
            <w:instrText>PAGE   \* MERGEFORMAT</w:instrText>
          </w:r>
          <w:r w:rsidRPr="00B47607">
            <w:rPr>
              <w:rFonts w:ascii="Aptos Narrow" w:hAnsi="Aptos Narrow"/>
            </w:rPr>
            <w:fldChar w:fldCharType="separate"/>
          </w:r>
          <w:r w:rsidRPr="00B47607">
            <w:rPr>
              <w:rFonts w:ascii="Aptos Narrow" w:hAnsi="Aptos Narrow"/>
            </w:rPr>
            <w:t>1</w:t>
          </w:r>
          <w:r w:rsidRPr="00B47607">
            <w:rPr>
              <w:rFonts w:ascii="Aptos Narrow" w:hAnsi="Aptos Narrow"/>
            </w:rPr>
            <w:fldChar w:fldCharType="end"/>
          </w:r>
        </w:p>
      </w:tc>
    </w:tr>
  </w:tbl>
  <w:p w14:paraId="4B1671B4" w14:textId="77777777" w:rsidR="00636E53" w:rsidRPr="006F7A64" w:rsidRDefault="00636E53" w:rsidP="006F7A64">
    <w:pPr>
      <w:pStyle w:val="Nog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B3E85" w14:textId="77777777" w:rsidR="002A33F2" w:rsidRDefault="002A33F2">
      <w:r>
        <w:separator/>
      </w:r>
    </w:p>
  </w:footnote>
  <w:footnote w:type="continuationSeparator" w:id="0">
    <w:p w14:paraId="16F71379" w14:textId="77777777" w:rsidR="002A33F2" w:rsidRDefault="002A3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07B44"/>
    <w:multiLevelType w:val="hybridMultilevel"/>
    <w:tmpl w:val="283ABD60"/>
    <w:lvl w:ilvl="0" w:tplc="7BC81C86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7047CD"/>
    <w:multiLevelType w:val="hybridMultilevel"/>
    <w:tmpl w:val="0D4C659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12BC7"/>
    <w:multiLevelType w:val="hybridMultilevel"/>
    <w:tmpl w:val="D01C69C6"/>
    <w:lvl w:ilvl="0" w:tplc="E2102A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E38E7"/>
    <w:multiLevelType w:val="hybridMultilevel"/>
    <w:tmpl w:val="75C689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0CBE"/>
    <w:multiLevelType w:val="hybridMultilevel"/>
    <w:tmpl w:val="6674E156"/>
    <w:lvl w:ilvl="0" w:tplc="7BC81C86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125D3559"/>
    <w:multiLevelType w:val="hybridMultilevel"/>
    <w:tmpl w:val="993866FA"/>
    <w:lvl w:ilvl="0" w:tplc="0A525B7A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362E9"/>
    <w:multiLevelType w:val="hybridMultilevel"/>
    <w:tmpl w:val="99EA442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0022F"/>
    <w:multiLevelType w:val="hybridMultilevel"/>
    <w:tmpl w:val="DC5C6792"/>
    <w:lvl w:ilvl="0" w:tplc="04240011">
      <w:start w:val="1"/>
      <w:numFmt w:val="decimal"/>
      <w:lvlText w:val="%1)"/>
      <w:lvlJc w:val="left"/>
      <w:pPr>
        <w:tabs>
          <w:tab w:val="num" w:pos="374"/>
        </w:tabs>
        <w:ind w:left="37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73C38"/>
    <w:multiLevelType w:val="hybridMultilevel"/>
    <w:tmpl w:val="6EBC82DC"/>
    <w:lvl w:ilvl="0" w:tplc="7BC81C86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230B0E4A"/>
    <w:multiLevelType w:val="hybridMultilevel"/>
    <w:tmpl w:val="9F447690"/>
    <w:lvl w:ilvl="0" w:tplc="7BC81C86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25CC3520"/>
    <w:multiLevelType w:val="hybridMultilevel"/>
    <w:tmpl w:val="92400F76"/>
    <w:lvl w:ilvl="0" w:tplc="1DDCD8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00FE3"/>
    <w:multiLevelType w:val="hybridMultilevel"/>
    <w:tmpl w:val="39C6BD0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8B04D8"/>
    <w:multiLevelType w:val="hybridMultilevel"/>
    <w:tmpl w:val="F5C6719E"/>
    <w:lvl w:ilvl="0" w:tplc="E2102A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81AA3"/>
    <w:multiLevelType w:val="hybridMultilevel"/>
    <w:tmpl w:val="25C09BA2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E2B4A"/>
    <w:multiLevelType w:val="hybridMultilevel"/>
    <w:tmpl w:val="DBC6E0A0"/>
    <w:lvl w:ilvl="0" w:tplc="1DB65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2F139E"/>
    <w:multiLevelType w:val="hybridMultilevel"/>
    <w:tmpl w:val="9C5AB136"/>
    <w:lvl w:ilvl="0" w:tplc="0424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6" w15:restartNumberingAfterBreak="0">
    <w:nsid w:val="440F3FCC"/>
    <w:multiLevelType w:val="hybridMultilevel"/>
    <w:tmpl w:val="268639E8"/>
    <w:lvl w:ilvl="0" w:tplc="1DB65074">
      <w:start w:val="1"/>
      <w:numFmt w:val="decimal"/>
      <w:lvlText w:val="%1."/>
      <w:lvlJc w:val="left"/>
      <w:pPr>
        <w:tabs>
          <w:tab w:val="num" w:pos="374"/>
        </w:tabs>
        <w:ind w:left="375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563EB"/>
    <w:multiLevelType w:val="hybridMultilevel"/>
    <w:tmpl w:val="923C75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4072F3"/>
    <w:multiLevelType w:val="hybridMultilevel"/>
    <w:tmpl w:val="C9F0ACB4"/>
    <w:lvl w:ilvl="0" w:tplc="7BC81C86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4DFB6B1A"/>
    <w:multiLevelType w:val="hybridMultilevel"/>
    <w:tmpl w:val="41360750"/>
    <w:lvl w:ilvl="0" w:tplc="B790A6C4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20524"/>
    <w:multiLevelType w:val="hybridMultilevel"/>
    <w:tmpl w:val="4030EE02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D74BC0"/>
    <w:multiLevelType w:val="hybridMultilevel"/>
    <w:tmpl w:val="8F46D8D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83722"/>
    <w:multiLevelType w:val="hybridMultilevel"/>
    <w:tmpl w:val="7B748988"/>
    <w:lvl w:ilvl="0" w:tplc="1DDCD8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56060"/>
    <w:multiLevelType w:val="hybridMultilevel"/>
    <w:tmpl w:val="555C309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00F02"/>
    <w:multiLevelType w:val="hybridMultilevel"/>
    <w:tmpl w:val="F92E1282"/>
    <w:lvl w:ilvl="0" w:tplc="1DB650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166D3"/>
    <w:multiLevelType w:val="hybridMultilevel"/>
    <w:tmpl w:val="A7CE2EFE"/>
    <w:lvl w:ilvl="0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7ACEBB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6511B7"/>
    <w:multiLevelType w:val="hybridMultilevel"/>
    <w:tmpl w:val="696E0BD0"/>
    <w:lvl w:ilvl="0" w:tplc="7BC81C86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5C0D2E7A"/>
    <w:multiLevelType w:val="hybridMultilevel"/>
    <w:tmpl w:val="4E9C283C"/>
    <w:lvl w:ilvl="0" w:tplc="E2102AB6">
      <w:start w:val="1"/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C59D5"/>
    <w:multiLevelType w:val="hybridMultilevel"/>
    <w:tmpl w:val="FFCCCC86"/>
    <w:lvl w:ilvl="0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426559"/>
    <w:multiLevelType w:val="hybridMultilevel"/>
    <w:tmpl w:val="06FE878E"/>
    <w:lvl w:ilvl="0" w:tplc="B7DCE1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3"/>
        <w:szCs w:val="13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050A53"/>
    <w:multiLevelType w:val="hybridMultilevel"/>
    <w:tmpl w:val="63CAB39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7ACEBB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5A1133"/>
    <w:multiLevelType w:val="hybridMultilevel"/>
    <w:tmpl w:val="C0C6E77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3E2616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DF794A"/>
    <w:multiLevelType w:val="hybridMultilevel"/>
    <w:tmpl w:val="B0B4925E"/>
    <w:lvl w:ilvl="0" w:tplc="6AD4C422">
      <w:start w:val="2"/>
      <w:numFmt w:val="bullet"/>
      <w:lvlText w:val="-"/>
      <w:lvlJc w:val="left"/>
      <w:pPr>
        <w:ind w:left="37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C3952"/>
    <w:multiLevelType w:val="hybridMultilevel"/>
    <w:tmpl w:val="E2F43AC4"/>
    <w:lvl w:ilvl="0" w:tplc="0424000F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929"/>
        </w:tabs>
        <w:ind w:left="192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649"/>
        </w:tabs>
        <w:ind w:left="264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369"/>
        </w:tabs>
        <w:ind w:left="336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089"/>
        </w:tabs>
        <w:ind w:left="408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09"/>
        </w:tabs>
        <w:ind w:left="480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29"/>
        </w:tabs>
        <w:ind w:left="552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249"/>
        </w:tabs>
        <w:ind w:left="624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69"/>
        </w:tabs>
        <w:ind w:left="6969" w:hanging="180"/>
      </w:pPr>
    </w:lvl>
  </w:abstractNum>
  <w:abstractNum w:abstractNumId="34" w15:restartNumberingAfterBreak="0">
    <w:nsid w:val="669F35FA"/>
    <w:multiLevelType w:val="hybridMultilevel"/>
    <w:tmpl w:val="26086C64"/>
    <w:lvl w:ilvl="0" w:tplc="7BC81C86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5" w15:restartNumberingAfterBreak="0">
    <w:nsid w:val="6AFA4C8F"/>
    <w:multiLevelType w:val="hybridMultilevel"/>
    <w:tmpl w:val="502ADC3E"/>
    <w:lvl w:ilvl="0" w:tplc="7BC81C86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6" w15:restartNumberingAfterBreak="0">
    <w:nsid w:val="6E214056"/>
    <w:multiLevelType w:val="hybridMultilevel"/>
    <w:tmpl w:val="A7CE2EFE"/>
    <w:lvl w:ilvl="0" w:tplc="090C6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7ACEBB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A84936"/>
    <w:multiLevelType w:val="hybridMultilevel"/>
    <w:tmpl w:val="C2BC42AA"/>
    <w:lvl w:ilvl="0" w:tplc="63E2616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CA349B3"/>
    <w:multiLevelType w:val="hybridMultilevel"/>
    <w:tmpl w:val="1248BA48"/>
    <w:lvl w:ilvl="0" w:tplc="0424000F">
      <w:start w:val="1"/>
      <w:numFmt w:val="decimal"/>
      <w:lvlText w:val="%1."/>
      <w:lvlJc w:val="left"/>
      <w:pPr>
        <w:tabs>
          <w:tab w:val="num" w:pos="374"/>
        </w:tabs>
        <w:ind w:left="37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417B4"/>
    <w:multiLevelType w:val="hybridMultilevel"/>
    <w:tmpl w:val="BCB86A48"/>
    <w:lvl w:ilvl="0" w:tplc="0A525B7A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B6D41"/>
    <w:multiLevelType w:val="hybridMultilevel"/>
    <w:tmpl w:val="68A2898C"/>
    <w:lvl w:ilvl="0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EA8417C"/>
    <w:multiLevelType w:val="hybridMultilevel"/>
    <w:tmpl w:val="E2046638"/>
    <w:lvl w:ilvl="0" w:tplc="B790A6C4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0B18B9"/>
    <w:multiLevelType w:val="hybridMultilevel"/>
    <w:tmpl w:val="1DC2EAEE"/>
    <w:lvl w:ilvl="0" w:tplc="ECB8F97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3922619">
    <w:abstractNumId w:val="42"/>
  </w:num>
  <w:num w:numId="2" w16cid:durableId="1353726698">
    <w:abstractNumId w:val="12"/>
  </w:num>
  <w:num w:numId="3" w16cid:durableId="1436168022">
    <w:abstractNumId w:val="21"/>
  </w:num>
  <w:num w:numId="4" w16cid:durableId="775369113">
    <w:abstractNumId w:val="6"/>
  </w:num>
  <w:num w:numId="5" w16cid:durableId="1863545474">
    <w:abstractNumId w:val="23"/>
  </w:num>
  <w:num w:numId="6" w16cid:durableId="1208493907">
    <w:abstractNumId w:val="11"/>
  </w:num>
  <w:num w:numId="7" w16cid:durableId="1446147505">
    <w:abstractNumId w:val="28"/>
  </w:num>
  <w:num w:numId="8" w16cid:durableId="1679960928">
    <w:abstractNumId w:val="36"/>
  </w:num>
  <w:num w:numId="9" w16cid:durableId="716205813">
    <w:abstractNumId w:val="25"/>
  </w:num>
  <w:num w:numId="10" w16cid:durableId="2050716028">
    <w:abstractNumId w:val="40"/>
  </w:num>
  <w:num w:numId="11" w16cid:durableId="2024696660">
    <w:abstractNumId w:val="30"/>
  </w:num>
  <w:num w:numId="12" w16cid:durableId="1139568572">
    <w:abstractNumId w:val="20"/>
  </w:num>
  <w:num w:numId="13" w16cid:durableId="1417097466">
    <w:abstractNumId w:val="15"/>
  </w:num>
  <w:num w:numId="14" w16cid:durableId="449250514">
    <w:abstractNumId w:val="33"/>
  </w:num>
  <w:num w:numId="15" w16cid:durableId="512845475">
    <w:abstractNumId w:val="18"/>
  </w:num>
  <w:num w:numId="16" w16cid:durableId="1203129342">
    <w:abstractNumId w:val="4"/>
  </w:num>
  <w:num w:numId="17" w16cid:durableId="59400676">
    <w:abstractNumId w:val="35"/>
  </w:num>
  <w:num w:numId="18" w16cid:durableId="763451802">
    <w:abstractNumId w:val="26"/>
  </w:num>
  <w:num w:numId="19" w16cid:durableId="984748372">
    <w:abstractNumId w:val="0"/>
  </w:num>
  <w:num w:numId="20" w16cid:durableId="1826778538">
    <w:abstractNumId w:val="8"/>
  </w:num>
  <w:num w:numId="21" w16cid:durableId="1683897398">
    <w:abstractNumId w:val="9"/>
  </w:num>
  <w:num w:numId="22" w16cid:durableId="564224678">
    <w:abstractNumId w:val="34"/>
  </w:num>
  <w:num w:numId="23" w16cid:durableId="960110242">
    <w:abstractNumId w:val="31"/>
  </w:num>
  <w:num w:numId="24" w16cid:durableId="1910964869">
    <w:abstractNumId w:val="13"/>
  </w:num>
  <w:num w:numId="25" w16cid:durableId="1363165013">
    <w:abstractNumId w:val="37"/>
  </w:num>
  <w:num w:numId="26" w16cid:durableId="1622109417">
    <w:abstractNumId w:val="3"/>
  </w:num>
  <w:num w:numId="27" w16cid:durableId="55664832">
    <w:abstractNumId w:val="32"/>
  </w:num>
  <w:num w:numId="28" w16cid:durableId="1882474030">
    <w:abstractNumId w:val="16"/>
  </w:num>
  <w:num w:numId="29" w16cid:durableId="468980085">
    <w:abstractNumId w:val="1"/>
  </w:num>
  <w:num w:numId="30" w16cid:durableId="1476294728">
    <w:abstractNumId w:val="38"/>
  </w:num>
  <w:num w:numId="31" w16cid:durableId="802692606">
    <w:abstractNumId w:val="7"/>
  </w:num>
  <w:num w:numId="32" w16cid:durableId="1360281249">
    <w:abstractNumId w:val="14"/>
  </w:num>
  <w:num w:numId="33" w16cid:durableId="1870297002">
    <w:abstractNumId w:val="29"/>
  </w:num>
  <w:num w:numId="34" w16cid:durableId="379013605">
    <w:abstractNumId w:val="19"/>
  </w:num>
  <w:num w:numId="35" w16cid:durableId="626740382">
    <w:abstractNumId w:val="41"/>
  </w:num>
  <w:num w:numId="36" w16cid:durableId="443039804">
    <w:abstractNumId w:val="39"/>
  </w:num>
  <w:num w:numId="37" w16cid:durableId="303050789">
    <w:abstractNumId w:val="5"/>
  </w:num>
  <w:num w:numId="38" w16cid:durableId="639313211">
    <w:abstractNumId w:val="24"/>
  </w:num>
  <w:num w:numId="39" w16cid:durableId="1996108404">
    <w:abstractNumId w:val="22"/>
  </w:num>
  <w:num w:numId="40" w16cid:durableId="995764214">
    <w:abstractNumId w:val="10"/>
  </w:num>
  <w:num w:numId="41" w16cid:durableId="920286842">
    <w:abstractNumId w:val="27"/>
  </w:num>
  <w:num w:numId="42" w16cid:durableId="1718314428">
    <w:abstractNumId w:val="2"/>
  </w:num>
  <w:num w:numId="43" w16cid:durableId="21204495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9E6"/>
    <w:rsid w:val="00005D09"/>
    <w:rsid w:val="00033154"/>
    <w:rsid w:val="00037C6D"/>
    <w:rsid w:val="000724AD"/>
    <w:rsid w:val="00092F63"/>
    <w:rsid w:val="000A22F5"/>
    <w:rsid w:val="000A430F"/>
    <w:rsid w:val="000C3BA6"/>
    <w:rsid w:val="000C46B7"/>
    <w:rsid w:val="000E79F7"/>
    <w:rsid w:val="000E7A17"/>
    <w:rsid w:val="001013E9"/>
    <w:rsid w:val="00106A9C"/>
    <w:rsid w:val="00115AE0"/>
    <w:rsid w:val="00120D37"/>
    <w:rsid w:val="001239DD"/>
    <w:rsid w:val="0014331E"/>
    <w:rsid w:val="00147233"/>
    <w:rsid w:val="001474EC"/>
    <w:rsid w:val="00147A73"/>
    <w:rsid w:val="00166DF4"/>
    <w:rsid w:val="00170611"/>
    <w:rsid w:val="00171606"/>
    <w:rsid w:val="00184F35"/>
    <w:rsid w:val="00186849"/>
    <w:rsid w:val="0019593C"/>
    <w:rsid w:val="001A439F"/>
    <w:rsid w:val="001A455C"/>
    <w:rsid w:val="001C4248"/>
    <w:rsid w:val="001C5845"/>
    <w:rsid w:val="001D21D8"/>
    <w:rsid w:val="001F73DA"/>
    <w:rsid w:val="00210B43"/>
    <w:rsid w:val="002139A1"/>
    <w:rsid w:val="002404A0"/>
    <w:rsid w:val="0024057B"/>
    <w:rsid w:val="00244C00"/>
    <w:rsid w:val="00255FB0"/>
    <w:rsid w:val="002564D5"/>
    <w:rsid w:val="002646FF"/>
    <w:rsid w:val="00264B2F"/>
    <w:rsid w:val="00282DA4"/>
    <w:rsid w:val="002A33F2"/>
    <w:rsid w:val="002A765A"/>
    <w:rsid w:val="002B054E"/>
    <w:rsid w:val="002B32A3"/>
    <w:rsid w:val="002E1CD7"/>
    <w:rsid w:val="002F6DB4"/>
    <w:rsid w:val="002F7594"/>
    <w:rsid w:val="00321851"/>
    <w:rsid w:val="00341546"/>
    <w:rsid w:val="0035135C"/>
    <w:rsid w:val="0038380D"/>
    <w:rsid w:val="003903E6"/>
    <w:rsid w:val="003A3273"/>
    <w:rsid w:val="003D03ED"/>
    <w:rsid w:val="003D1581"/>
    <w:rsid w:val="003D354D"/>
    <w:rsid w:val="003D7F12"/>
    <w:rsid w:val="00412143"/>
    <w:rsid w:val="00430DCE"/>
    <w:rsid w:val="00457BB5"/>
    <w:rsid w:val="00460A93"/>
    <w:rsid w:val="0047065F"/>
    <w:rsid w:val="00471F55"/>
    <w:rsid w:val="00476F24"/>
    <w:rsid w:val="00490DAD"/>
    <w:rsid w:val="004A3CF6"/>
    <w:rsid w:val="004B6E1A"/>
    <w:rsid w:val="004C07D7"/>
    <w:rsid w:val="004C19A3"/>
    <w:rsid w:val="004C218E"/>
    <w:rsid w:val="004D17CA"/>
    <w:rsid w:val="004D180B"/>
    <w:rsid w:val="004D4A7B"/>
    <w:rsid w:val="004E1574"/>
    <w:rsid w:val="004E2E18"/>
    <w:rsid w:val="00500B10"/>
    <w:rsid w:val="00513830"/>
    <w:rsid w:val="00515CCE"/>
    <w:rsid w:val="005248AD"/>
    <w:rsid w:val="00534817"/>
    <w:rsid w:val="00534D3A"/>
    <w:rsid w:val="00560FCD"/>
    <w:rsid w:val="00562127"/>
    <w:rsid w:val="00592FDF"/>
    <w:rsid w:val="005959C6"/>
    <w:rsid w:val="005A3CAB"/>
    <w:rsid w:val="005B0454"/>
    <w:rsid w:val="005B1751"/>
    <w:rsid w:val="005B4834"/>
    <w:rsid w:val="005D3CE3"/>
    <w:rsid w:val="005E4A1F"/>
    <w:rsid w:val="005E6C08"/>
    <w:rsid w:val="005F5BFC"/>
    <w:rsid w:val="005F61B5"/>
    <w:rsid w:val="005F69C8"/>
    <w:rsid w:val="00611642"/>
    <w:rsid w:val="00611F07"/>
    <w:rsid w:val="00636E53"/>
    <w:rsid w:val="00656E94"/>
    <w:rsid w:val="00694781"/>
    <w:rsid w:val="006B4E44"/>
    <w:rsid w:val="006B5601"/>
    <w:rsid w:val="006C576E"/>
    <w:rsid w:val="006D17B7"/>
    <w:rsid w:val="006D1C8A"/>
    <w:rsid w:val="006D2A0D"/>
    <w:rsid w:val="006D3E69"/>
    <w:rsid w:val="006E5D3D"/>
    <w:rsid w:val="006F241A"/>
    <w:rsid w:val="006F4B7F"/>
    <w:rsid w:val="006F78DB"/>
    <w:rsid w:val="006F7A64"/>
    <w:rsid w:val="00705FD6"/>
    <w:rsid w:val="00706DB7"/>
    <w:rsid w:val="00726B5D"/>
    <w:rsid w:val="00746275"/>
    <w:rsid w:val="00750F0E"/>
    <w:rsid w:val="00761BB3"/>
    <w:rsid w:val="007648F1"/>
    <w:rsid w:val="00777DFC"/>
    <w:rsid w:val="007816EC"/>
    <w:rsid w:val="00792588"/>
    <w:rsid w:val="00794E3F"/>
    <w:rsid w:val="007B299B"/>
    <w:rsid w:val="007B559C"/>
    <w:rsid w:val="007E3E8A"/>
    <w:rsid w:val="007F5970"/>
    <w:rsid w:val="00821B4C"/>
    <w:rsid w:val="008255CD"/>
    <w:rsid w:val="00831C98"/>
    <w:rsid w:val="00841ADA"/>
    <w:rsid w:val="008452B9"/>
    <w:rsid w:val="00864E87"/>
    <w:rsid w:val="008703E4"/>
    <w:rsid w:val="008757A2"/>
    <w:rsid w:val="00875BB9"/>
    <w:rsid w:val="00877A7A"/>
    <w:rsid w:val="00884B31"/>
    <w:rsid w:val="0089015E"/>
    <w:rsid w:val="008A13D5"/>
    <w:rsid w:val="008A59CD"/>
    <w:rsid w:val="008B5D51"/>
    <w:rsid w:val="008B7E08"/>
    <w:rsid w:val="008C051F"/>
    <w:rsid w:val="008D7D86"/>
    <w:rsid w:val="008E2BE4"/>
    <w:rsid w:val="00900F1C"/>
    <w:rsid w:val="009019D3"/>
    <w:rsid w:val="00931D43"/>
    <w:rsid w:val="0093268D"/>
    <w:rsid w:val="00932EB7"/>
    <w:rsid w:val="00943687"/>
    <w:rsid w:val="009504EE"/>
    <w:rsid w:val="00952453"/>
    <w:rsid w:val="009532D0"/>
    <w:rsid w:val="0095611D"/>
    <w:rsid w:val="0095676C"/>
    <w:rsid w:val="009618B0"/>
    <w:rsid w:val="009629D4"/>
    <w:rsid w:val="0098269A"/>
    <w:rsid w:val="00985FC2"/>
    <w:rsid w:val="0099422A"/>
    <w:rsid w:val="009A5A40"/>
    <w:rsid w:val="009B0433"/>
    <w:rsid w:val="009B5066"/>
    <w:rsid w:val="009B6D61"/>
    <w:rsid w:val="009C5B47"/>
    <w:rsid w:val="009C79A8"/>
    <w:rsid w:val="009D43BC"/>
    <w:rsid w:val="009D4642"/>
    <w:rsid w:val="009E09FC"/>
    <w:rsid w:val="009E3953"/>
    <w:rsid w:val="00A05084"/>
    <w:rsid w:val="00A15D05"/>
    <w:rsid w:val="00A21807"/>
    <w:rsid w:val="00A25BFA"/>
    <w:rsid w:val="00A44391"/>
    <w:rsid w:val="00A46B3C"/>
    <w:rsid w:val="00A47BB2"/>
    <w:rsid w:val="00A51747"/>
    <w:rsid w:val="00A51EEE"/>
    <w:rsid w:val="00A54E21"/>
    <w:rsid w:val="00A54FE9"/>
    <w:rsid w:val="00A7253C"/>
    <w:rsid w:val="00A82DDE"/>
    <w:rsid w:val="00A937C8"/>
    <w:rsid w:val="00AA2BDC"/>
    <w:rsid w:val="00AA4F1D"/>
    <w:rsid w:val="00AA6D21"/>
    <w:rsid w:val="00AB1346"/>
    <w:rsid w:val="00AB190F"/>
    <w:rsid w:val="00AB7C17"/>
    <w:rsid w:val="00AC6D4C"/>
    <w:rsid w:val="00AF5679"/>
    <w:rsid w:val="00B02D0C"/>
    <w:rsid w:val="00B06C23"/>
    <w:rsid w:val="00B172B8"/>
    <w:rsid w:val="00B3327C"/>
    <w:rsid w:val="00B46345"/>
    <w:rsid w:val="00B77B90"/>
    <w:rsid w:val="00BB2D38"/>
    <w:rsid w:val="00BB5B8C"/>
    <w:rsid w:val="00BC1EAF"/>
    <w:rsid w:val="00BD1F20"/>
    <w:rsid w:val="00BD4070"/>
    <w:rsid w:val="00BF1A99"/>
    <w:rsid w:val="00BF4E64"/>
    <w:rsid w:val="00C0245C"/>
    <w:rsid w:val="00C02A44"/>
    <w:rsid w:val="00C129C5"/>
    <w:rsid w:val="00C162C1"/>
    <w:rsid w:val="00C64E9A"/>
    <w:rsid w:val="00C72CA1"/>
    <w:rsid w:val="00C74310"/>
    <w:rsid w:val="00C77CC8"/>
    <w:rsid w:val="00C821F0"/>
    <w:rsid w:val="00C95384"/>
    <w:rsid w:val="00C97B4F"/>
    <w:rsid w:val="00C97E83"/>
    <w:rsid w:val="00CA1299"/>
    <w:rsid w:val="00CA6774"/>
    <w:rsid w:val="00CC1ED0"/>
    <w:rsid w:val="00CC2A70"/>
    <w:rsid w:val="00CE1A66"/>
    <w:rsid w:val="00CE6664"/>
    <w:rsid w:val="00CF4AF1"/>
    <w:rsid w:val="00D11275"/>
    <w:rsid w:val="00D32288"/>
    <w:rsid w:val="00D3632B"/>
    <w:rsid w:val="00D458DB"/>
    <w:rsid w:val="00D61704"/>
    <w:rsid w:val="00D74161"/>
    <w:rsid w:val="00D8274C"/>
    <w:rsid w:val="00D92907"/>
    <w:rsid w:val="00DB6719"/>
    <w:rsid w:val="00DB7F3C"/>
    <w:rsid w:val="00DC0701"/>
    <w:rsid w:val="00DC1DEC"/>
    <w:rsid w:val="00DD102E"/>
    <w:rsid w:val="00DD3248"/>
    <w:rsid w:val="00DD3335"/>
    <w:rsid w:val="00DE5B54"/>
    <w:rsid w:val="00DF79E6"/>
    <w:rsid w:val="00E01B85"/>
    <w:rsid w:val="00E13867"/>
    <w:rsid w:val="00E31AA0"/>
    <w:rsid w:val="00E323FB"/>
    <w:rsid w:val="00E33448"/>
    <w:rsid w:val="00E41CF3"/>
    <w:rsid w:val="00E421FB"/>
    <w:rsid w:val="00E629C3"/>
    <w:rsid w:val="00E73AF9"/>
    <w:rsid w:val="00E84081"/>
    <w:rsid w:val="00E940EE"/>
    <w:rsid w:val="00EA6C8A"/>
    <w:rsid w:val="00EA7996"/>
    <w:rsid w:val="00EB3882"/>
    <w:rsid w:val="00EB6C0C"/>
    <w:rsid w:val="00EC01F1"/>
    <w:rsid w:val="00EC49F1"/>
    <w:rsid w:val="00ED004A"/>
    <w:rsid w:val="00ED018D"/>
    <w:rsid w:val="00ED4931"/>
    <w:rsid w:val="00ED4A78"/>
    <w:rsid w:val="00EE1C47"/>
    <w:rsid w:val="00EF479B"/>
    <w:rsid w:val="00F01BBD"/>
    <w:rsid w:val="00F05C45"/>
    <w:rsid w:val="00F062C2"/>
    <w:rsid w:val="00F163EB"/>
    <w:rsid w:val="00F27C86"/>
    <w:rsid w:val="00F34E0A"/>
    <w:rsid w:val="00F42A01"/>
    <w:rsid w:val="00F436AC"/>
    <w:rsid w:val="00F6488F"/>
    <w:rsid w:val="00F85895"/>
    <w:rsid w:val="00F9419E"/>
    <w:rsid w:val="00F96B62"/>
    <w:rsid w:val="00FB3332"/>
    <w:rsid w:val="00FB54E1"/>
    <w:rsid w:val="00FB7BB7"/>
    <w:rsid w:val="00FD06AA"/>
    <w:rsid w:val="00FE264D"/>
    <w:rsid w:val="00FF626A"/>
    <w:rsid w:val="00FF75C0"/>
    <w:rsid w:val="00FF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79394"/>
  <w15:chartTrackingRefBased/>
  <w15:docId w15:val="{4F9DADD8-FE99-46F4-A844-22EBDCC8B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21807"/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b/>
      <w:i/>
      <w:sz w:val="24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sz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Pr>
      <w:b/>
    </w:rPr>
  </w:style>
  <w:style w:type="paragraph" w:styleId="Telobesedila2">
    <w:name w:val="Body Text 2"/>
    <w:basedOn w:val="Navaden"/>
    <w:rPr>
      <w:sz w:val="24"/>
    </w:rPr>
  </w:style>
  <w:style w:type="table" w:customStyle="1" w:styleId="Tabela-mrea">
    <w:name w:val="Tabela - mreža"/>
    <w:basedOn w:val="Navadnatabela"/>
    <w:uiPriority w:val="39"/>
    <w:rsid w:val="00184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184F35"/>
    <w:rPr>
      <w:color w:val="0000FF"/>
      <w:u w:val="single"/>
    </w:rPr>
  </w:style>
  <w:style w:type="paragraph" w:styleId="Naslov">
    <w:name w:val="Title"/>
    <w:basedOn w:val="Navaden"/>
    <w:qFormat/>
    <w:rsid w:val="001C4248"/>
    <w:pPr>
      <w:jc w:val="center"/>
    </w:pPr>
    <w:rPr>
      <w:b/>
      <w:bCs/>
      <w:sz w:val="24"/>
      <w:szCs w:val="24"/>
    </w:rPr>
  </w:style>
  <w:style w:type="paragraph" w:customStyle="1" w:styleId="p">
    <w:name w:val="p"/>
    <w:basedOn w:val="Navaden"/>
    <w:rsid w:val="009504EE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semiHidden/>
    <w:rsid w:val="0024057B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14331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4331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FB7BB7"/>
  </w:style>
  <w:style w:type="paragraph" w:customStyle="1" w:styleId="t">
    <w:name w:val="t"/>
    <w:basedOn w:val="Navaden"/>
    <w:rsid w:val="00F96B62"/>
    <w:pPr>
      <w:spacing w:before="300" w:after="225"/>
      <w:ind w:left="15" w:right="15"/>
      <w:jc w:val="center"/>
    </w:pPr>
    <w:rPr>
      <w:rFonts w:ascii="Arial" w:hAnsi="Arial" w:cs="Arial"/>
      <w:b/>
      <w:bCs/>
      <w:color w:val="2E3092"/>
      <w:sz w:val="29"/>
      <w:szCs w:val="29"/>
    </w:rPr>
  </w:style>
  <w:style w:type="paragraph" w:styleId="Brezrazmikov">
    <w:name w:val="No Spacing"/>
    <w:uiPriority w:val="1"/>
    <w:qFormat/>
    <w:rsid w:val="003D7F12"/>
  </w:style>
  <w:style w:type="character" w:styleId="Nerazreenaomemba">
    <w:name w:val="Unresolved Mention"/>
    <w:uiPriority w:val="99"/>
    <w:semiHidden/>
    <w:unhideWhenUsed/>
    <w:rsid w:val="00341546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qFormat/>
    <w:rsid w:val="0041214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gaZnak">
    <w:name w:val="Noga Znak"/>
    <w:link w:val="Noga"/>
    <w:uiPriority w:val="99"/>
    <w:rsid w:val="00636E53"/>
  </w:style>
  <w:style w:type="table" w:styleId="Tabelabarvniseznam7poudarek1">
    <w:name w:val="List Table 7 Colorful Accent 1"/>
    <w:basedOn w:val="Navadnatabela"/>
    <w:uiPriority w:val="52"/>
    <w:rsid w:val="008A59CD"/>
    <w:rPr>
      <w:color w:val="0F476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5608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6poudarek4">
    <w:name w:val="List Table 6 Colorful Accent 4"/>
    <w:basedOn w:val="Navadnatabela"/>
    <w:uiPriority w:val="51"/>
    <w:rsid w:val="008A13D5"/>
    <w:rPr>
      <w:color w:val="0B769F" w:themeColor="accent4" w:themeShade="BF"/>
    </w:rPr>
    <w:tblPr>
      <w:tblStyleRowBandSize w:val="1"/>
      <w:tblStyleColBandSize w:val="1"/>
      <w:tblBorders>
        <w:top w:val="single" w:sz="4" w:space="0" w:color="0F9ED5" w:themeColor="accent4"/>
        <w:bottom w:val="single" w:sz="4" w:space="0" w:color="0F9ED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elasvetlamrea1poudarek4">
    <w:name w:val="Grid Table 1 Light Accent 4"/>
    <w:basedOn w:val="Navadnatabela"/>
    <w:uiPriority w:val="46"/>
    <w:rsid w:val="000E79F7"/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171606"/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apl\Application%20Data\Microsoft\Predloge\Glava%20ob&#269;in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BCACF-B6E1-4B8A-BEAD-89138D67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 občine</Template>
  <TotalTime>35</TotalTime>
  <Pages>5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__________________________________________________________________________________________</vt:lpstr>
    </vt:vector>
  </TitlesOfParts>
  <Company/>
  <LinksUpToDate>false</LinksUpToDate>
  <CharactersWithSpaces>5631</CharactersWithSpaces>
  <SharedDoc>false</SharedDoc>
  <HLinks>
    <vt:vector size="6" baseType="variant">
      <vt:variant>
        <vt:i4>262217</vt:i4>
      </vt:variant>
      <vt:variant>
        <vt:i4>0</vt:i4>
      </vt:variant>
      <vt:variant>
        <vt:i4>0</vt:i4>
      </vt:variant>
      <vt:variant>
        <vt:i4>5</vt:i4>
      </vt:variant>
      <vt:variant>
        <vt:lpwstr>http://www.cerkvenjak.si/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__________________________________________________________________________________________</dc:title>
  <dc:subject/>
  <dc:creator>viktor</dc:creator>
  <cp:keywords/>
  <cp:lastModifiedBy>Peras Renata</cp:lastModifiedBy>
  <cp:revision>8</cp:revision>
  <cp:lastPrinted>2022-04-13T08:28:00Z</cp:lastPrinted>
  <dcterms:created xsi:type="dcterms:W3CDTF">2026-05-26T10:41:00Z</dcterms:created>
  <dcterms:modified xsi:type="dcterms:W3CDTF">2026-05-26T11:48:00Z</dcterms:modified>
</cp:coreProperties>
</file>